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1060" w14:textId="064A1C15" w:rsidR="001B0E15" w:rsidRDefault="001B0E15" w:rsidP="001B0E15">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C97FF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C97FF4">
        <w:rPr>
          <w:rFonts w:ascii="Verdana" w:eastAsia="Calibri" w:hAnsi="Verdana" w:cstheme="minorHAnsi"/>
          <w:color w:val="auto"/>
          <w:sz w:val="20"/>
          <w:szCs w:val="20"/>
        </w:rPr>
        <w:t>“</w:t>
      </w:r>
      <w:bookmarkEnd w:id="0"/>
      <w:bookmarkEnd w:id="1"/>
      <w:bookmarkEnd w:id="2"/>
      <w:bookmarkEnd w:id="3"/>
    </w:p>
    <w:p w14:paraId="528EC961" w14:textId="77777777" w:rsidR="001B0E15" w:rsidRPr="001B0E15" w:rsidRDefault="001B0E15" w:rsidP="001B0E15">
      <w:pPr>
        <w:rPr>
          <w:lang w:eastAsia="lt-LT"/>
        </w:rPr>
      </w:pPr>
    </w:p>
    <w:p w14:paraId="216EA0A4" w14:textId="03080B9C" w:rsidR="002A61ED" w:rsidRPr="00107E70" w:rsidRDefault="007732C3" w:rsidP="00ED5B33">
      <w:pPr>
        <w:spacing w:after="480"/>
        <w:jc w:val="center"/>
        <w:rPr>
          <w:rFonts w:ascii="Verdana" w:hAnsi="Verdana"/>
          <w:b/>
          <w:bCs/>
          <w:sz w:val="20"/>
          <w:szCs w:val="20"/>
        </w:rPr>
      </w:pPr>
      <w:r w:rsidRPr="007732C3">
        <w:rPr>
          <w:rFonts w:ascii="Verdana" w:hAnsi="Verdana"/>
          <w:b/>
          <w:bCs/>
          <w:sz w:val="20"/>
          <w:szCs w:val="20"/>
        </w:rPr>
        <w:t xml:space="preserve">DUOMENŲ MASYVŲ BULL OPTIMA TECHNINĖS PRIEŽIŪROS PASLAUGŲ PIRKIMO TECHNINĖ </w:t>
      </w:r>
      <w:r w:rsidR="002A61ED" w:rsidRPr="00107E70">
        <w:rPr>
          <w:rFonts w:ascii="Verdana" w:hAnsi="Verdana"/>
          <w:b/>
          <w:bCs/>
          <w:sz w:val="20"/>
          <w:szCs w:val="20"/>
        </w:rPr>
        <w:t>SPECIFIKACIJA</w:t>
      </w:r>
    </w:p>
    <w:p w14:paraId="2C156A6D" w14:textId="56655F99" w:rsidR="00165A33" w:rsidRPr="00E8638E" w:rsidRDefault="00E8638E" w:rsidP="00E8638E">
      <w:pPr>
        <w:jc w:val="center"/>
        <w:rPr>
          <w:rFonts w:ascii="Verdana" w:hAnsi="Verdana"/>
          <w:b/>
          <w:bCs/>
          <w:color w:val="000000"/>
          <w:sz w:val="20"/>
          <w:szCs w:val="20"/>
          <w:lang w:eastAsia="lt-LT"/>
        </w:rPr>
      </w:pPr>
      <w:r>
        <w:rPr>
          <w:rFonts w:ascii="Verdana" w:hAnsi="Verdana"/>
          <w:b/>
          <w:bCs/>
          <w:color w:val="000000"/>
          <w:sz w:val="20"/>
          <w:szCs w:val="20"/>
        </w:rPr>
        <w:t xml:space="preserve">I. </w:t>
      </w:r>
      <w:r w:rsidR="00165A33" w:rsidRPr="00E8638E">
        <w:rPr>
          <w:rFonts w:ascii="Verdana" w:hAnsi="Verdana"/>
          <w:b/>
          <w:bCs/>
          <w:color w:val="000000"/>
          <w:sz w:val="20"/>
          <w:szCs w:val="20"/>
        </w:rPr>
        <w:t>Bendri reikalavimai</w:t>
      </w:r>
    </w:p>
    <w:p w14:paraId="491484DB" w14:textId="77777777" w:rsidR="00E8638E" w:rsidRDefault="00165A33" w:rsidP="008E716B">
      <w:pPr>
        <w:pStyle w:val="Sraopastraipa"/>
        <w:numPr>
          <w:ilvl w:val="0"/>
          <w:numId w:val="18"/>
        </w:numPr>
        <w:ind w:left="0" w:firstLine="426"/>
        <w:jc w:val="both"/>
        <w:rPr>
          <w:rFonts w:ascii="Verdana" w:hAnsi="Verdana"/>
          <w:color w:val="000000"/>
          <w:sz w:val="20"/>
          <w:szCs w:val="20"/>
          <w:lang w:eastAsia="lt-LT"/>
        </w:rPr>
      </w:pPr>
      <w:r w:rsidRPr="00107E70">
        <w:rPr>
          <w:rFonts w:ascii="Verdana" w:hAnsi="Verdana"/>
          <w:sz w:val="20"/>
          <w:szCs w:val="20"/>
        </w:rPr>
        <w:t>VšĮ Lietuvos nacionalinis radijas ir televizija (toliau – Perkančioji organizacija; LRT)</w:t>
      </w:r>
      <w:r w:rsidRPr="00107E70">
        <w:rPr>
          <w:rFonts w:ascii="Verdana" w:hAnsi="Verdana"/>
          <w:color w:val="000000"/>
          <w:sz w:val="20"/>
          <w:szCs w:val="20"/>
        </w:rPr>
        <w:t xml:space="preserve"> </w:t>
      </w:r>
      <w:r w:rsidR="008337F9" w:rsidRPr="008337F9">
        <w:rPr>
          <w:rFonts w:ascii="Verdana" w:hAnsi="Verdana"/>
          <w:color w:val="000000"/>
          <w:sz w:val="20"/>
          <w:szCs w:val="20"/>
        </w:rPr>
        <w:t xml:space="preserve">Perkančioji organizacija siekia įsigyti Duomenų masyvų </w:t>
      </w:r>
      <w:proofErr w:type="spellStart"/>
      <w:r w:rsidR="008337F9" w:rsidRPr="008337F9">
        <w:rPr>
          <w:rFonts w:ascii="Verdana" w:hAnsi="Verdana"/>
          <w:color w:val="000000"/>
          <w:sz w:val="20"/>
          <w:szCs w:val="20"/>
        </w:rPr>
        <w:t>Bull</w:t>
      </w:r>
      <w:proofErr w:type="spellEnd"/>
      <w:r w:rsidR="008337F9" w:rsidRPr="008337F9">
        <w:rPr>
          <w:rFonts w:ascii="Verdana" w:hAnsi="Verdana"/>
          <w:color w:val="000000"/>
          <w:sz w:val="20"/>
          <w:szCs w:val="20"/>
        </w:rPr>
        <w:t xml:space="preserve"> </w:t>
      </w:r>
      <w:proofErr w:type="spellStart"/>
      <w:r w:rsidR="008337F9" w:rsidRPr="008337F9">
        <w:rPr>
          <w:rFonts w:ascii="Verdana" w:hAnsi="Verdana"/>
          <w:color w:val="000000"/>
          <w:sz w:val="20"/>
          <w:szCs w:val="20"/>
        </w:rPr>
        <w:t>Optima</w:t>
      </w:r>
      <w:proofErr w:type="spellEnd"/>
      <w:r w:rsidR="008337F9" w:rsidRPr="008337F9">
        <w:rPr>
          <w:rFonts w:ascii="Verdana" w:hAnsi="Verdana"/>
          <w:color w:val="000000"/>
          <w:sz w:val="20"/>
          <w:szCs w:val="20"/>
        </w:rPr>
        <w:t xml:space="preserve"> 2600 ir 1600 techninės priežiūros paslaugas (toliau – Pirkimas arba Paslaugos), apimančias techninės įrangos garantiją, remontą bei su tuo susijusias paslaugas. Pirkimo tikslas yra užtikrinti korektišką duomenų masyvų funkcionavimą ir prieinamumą, taip pat užtikrinti greitą įrangos darbingumo atstatymą </w:t>
      </w:r>
      <w:r w:rsidR="00F5189A" w:rsidRPr="00107E70">
        <w:rPr>
          <w:rFonts w:ascii="Verdana" w:hAnsi="Verdana"/>
          <w:color w:val="000000"/>
          <w:sz w:val="20"/>
          <w:szCs w:val="20"/>
        </w:rPr>
        <w:t xml:space="preserve">(toliau – </w:t>
      </w:r>
      <w:r w:rsidRPr="00107E70">
        <w:rPr>
          <w:rFonts w:ascii="Verdana" w:hAnsi="Verdana"/>
          <w:color w:val="000000"/>
          <w:sz w:val="20"/>
          <w:szCs w:val="20"/>
        </w:rPr>
        <w:t>P</w:t>
      </w:r>
      <w:r w:rsidR="00F5189A" w:rsidRPr="00107E70">
        <w:rPr>
          <w:rFonts w:ascii="Verdana" w:hAnsi="Verdana"/>
          <w:color w:val="000000"/>
          <w:sz w:val="20"/>
          <w:szCs w:val="20"/>
        </w:rPr>
        <w:t>aslaugos)</w:t>
      </w:r>
      <w:r w:rsidR="00143B49" w:rsidRPr="00107E70">
        <w:rPr>
          <w:rFonts w:ascii="Verdana" w:hAnsi="Verdana"/>
          <w:color w:val="000000"/>
          <w:sz w:val="20"/>
          <w:szCs w:val="20"/>
        </w:rPr>
        <w:t>.</w:t>
      </w:r>
      <w:r w:rsidR="002A61ED" w:rsidRPr="00107E70">
        <w:rPr>
          <w:rFonts w:ascii="Verdana" w:hAnsi="Verdana"/>
          <w:color w:val="000000"/>
          <w:sz w:val="20"/>
          <w:szCs w:val="20"/>
        </w:rPr>
        <w:t xml:space="preserve"> </w:t>
      </w:r>
    </w:p>
    <w:p w14:paraId="317F14E7" w14:textId="77777777" w:rsidR="00E8638E" w:rsidRDefault="00165A33" w:rsidP="008E716B">
      <w:pPr>
        <w:pStyle w:val="Sraopastraipa"/>
        <w:numPr>
          <w:ilvl w:val="0"/>
          <w:numId w:val="18"/>
        </w:numPr>
        <w:ind w:left="0" w:firstLine="426"/>
        <w:jc w:val="both"/>
        <w:rPr>
          <w:rFonts w:ascii="Verdana" w:hAnsi="Verdana"/>
          <w:color w:val="000000"/>
          <w:sz w:val="20"/>
          <w:szCs w:val="20"/>
          <w:lang w:eastAsia="lt-LT"/>
        </w:rPr>
      </w:pPr>
      <w:r w:rsidRPr="00E8638E">
        <w:rPr>
          <w:rFonts w:ascii="Verdana" w:hAnsi="Verdana"/>
          <w:color w:val="000000"/>
          <w:sz w:val="20"/>
          <w:szCs w:val="20"/>
        </w:rPr>
        <w:t>Reikalavimai Paslaugoms pateikiami šioje Techninėje specifikacijoje.</w:t>
      </w:r>
    </w:p>
    <w:p w14:paraId="27E0BAFB" w14:textId="77777777" w:rsidR="00E8638E" w:rsidRDefault="00165A33" w:rsidP="008E716B">
      <w:pPr>
        <w:pStyle w:val="Sraopastraipa"/>
        <w:numPr>
          <w:ilvl w:val="0"/>
          <w:numId w:val="18"/>
        </w:numPr>
        <w:ind w:left="0" w:firstLine="426"/>
        <w:jc w:val="both"/>
        <w:rPr>
          <w:rFonts w:ascii="Verdana" w:hAnsi="Verdana"/>
          <w:color w:val="000000"/>
          <w:sz w:val="20"/>
          <w:szCs w:val="20"/>
          <w:lang w:eastAsia="lt-LT"/>
        </w:rPr>
      </w:pPr>
      <w:r w:rsidRPr="00E8638E">
        <w:rPr>
          <w:rFonts w:ascii="Verdana" w:hAnsi="Verdana"/>
          <w:color w:val="000000"/>
          <w:sz w:val="20"/>
          <w:szCs w:val="20"/>
        </w:rPr>
        <w:t>Paslaugos yra skirtos</w:t>
      </w:r>
      <w:r w:rsidR="00726EE4" w:rsidRPr="00E8638E">
        <w:rPr>
          <w:rFonts w:ascii="Verdana" w:hAnsi="Verdana"/>
          <w:color w:val="000000"/>
          <w:sz w:val="20"/>
          <w:szCs w:val="20"/>
        </w:rPr>
        <w:t xml:space="preserve"> šiai įrangai</w:t>
      </w:r>
      <w:r w:rsidR="001F6602" w:rsidRPr="00E8638E">
        <w:rPr>
          <w:rFonts w:ascii="Verdana" w:hAnsi="Verdana"/>
          <w:color w:val="000000"/>
          <w:sz w:val="20"/>
          <w:szCs w:val="20"/>
        </w:rPr>
        <w:t>:</w:t>
      </w:r>
    </w:p>
    <w:p w14:paraId="257C44B0" w14:textId="77777777" w:rsidR="00E8638E" w:rsidRDefault="00E8638E" w:rsidP="008E716B">
      <w:pPr>
        <w:pStyle w:val="Sraopastraipa"/>
        <w:ind w:left="426"/>
        <w:jc w:val="both"/>
        <w:rPr>
          <w:rFonts w:ascii="Verdana" w:hAnsi="Verdana"/>
          <w:color w:val="000000"/>
          <w:sz w:val="20"/>
          <w:szCs w:val="20"/>
        </w:rPr>
      </w:pPr>
      <w:r>
        <w:rPr>
          <w:rFonts w:ascii="Verdana" w:hAnsi="Verdana"/>
          <w:color w:val="000000"/>
          <w:sz w:val="20"/>
          <w:szCs w:val="20"/>
        </w:rPr>
        <w:t xml:space="preserve">3.1. </w:t>
      </w:r>
      <w:r w:rsidR="001F6602" w:rsidRPr="00E8638E">
        <w:rPr>
          <w:rFonts w:ascii="Verdana" w:hAnsi="Verdana"/>
          <w:color w:val="000000"/>
          <w:sz w:val="20"/>
          <w:szCs w:val="20"/>
        </w:rPr>
        <w:t xml:space="preserve">Duomenų masyvas </w:t>
      </w:r>
      <w:proofErr w:type="spellStart"/>
      <w:r w:rsidR="001F6602" w:rsidRPr="00E8638E">
        <w:rPr>
          <w:rFonts w:ascii="Verdana" w:hAnsi="Verdana"/>
          <w:color w:val="000000"/>
          <w:sz w:val="20"/>
          <w:szCs w:val="20"/>
        </w:rPr>
        <w:t>Bull</w:t>
      </w:r>
      <w:proofErr w:type="spellEnd"/>
      <w:r w:rsidR="001F6602" w:rsidRPr="00E8638E">
        <w:rPr>
          <w:rFonts w:ascii="Verdana" w:hAnsi="Verdana"/>
          <w:color w:val="000000"/>
          <w:sz w:val="20"/>
          <w:szCs w:val="20"/>
        </w:rPr>
        <w:t xml:space="preserve"> Optima2600  (SN. F94280B4092302)– 1 vnt. </w:t>
      </w:r>
    </w:p>
    <w:p w14:paraId="5C044A00" w14:textId="77777777" w:rsidR="00E8638E" w:rsidRDefault="00E8638E" w:rsidP="008E716B">
      <w:pPr>
        <w:pStyle w:val="Sraopastraipa"/>
        <w:ind w:left="426"/>
        <w:jc w:val="both"/>
        <w:rPr>
          <w:rFonts w:ascii="Verdana" w:hAnsi="Verdana"/>
          <w:color w:val="000000"/>
          <w:sz w:val="20"/>
          <w:szCs w:val="20"/>
        </w:rPr>
      </w:pPr>
      <w:r>
        <w:rPr>
          <w:rFonts w:ascii="Verdana" w:hAnsi="Verdana"/>
          <w:color w:val="000000"/>
          <w:sz w:val="20"/>
          <w:szCs w:val="20"/>
        </w:rPr>
        <w:t xml:space="preserve">3.2. </w:t>
      </w:r>
      <w:r w:rsidR="001F6602" w:rsidRPr="00E8638E">
        <w:rPr>
          <w:rFonts w:ascii="Verdana" w:hAnsi="Verdana"/>
          <w:color w:val="000000"/>
          <w:sz w:val="20"/>
          <w:szCs w:val="20"/>
        </w:rPr>
        <w:t xml:space="preserve">Duomenų masyvas </w:t>
      </w:r>
      <w:proofErr w:type="spellStart"/>
      <w:r w:rsidR="001F6602" w:rsidRPr="00E8638E">
        <w:rPr>
          <w:rFonts w:ascii="Verdana" w:hAnsi="Verdana"/>
          <w:color w:val="000000"/>
          <w:sz w:val="20"/>
          <w:szCs w:val="20"/>
        </w:rPr>
        <w:t>Bull</w:t>
      </w:r>
      <w:proofErr w:type="spellEnd"/>
      <w:r w:rsidR="001F6602" w:rsidRPr="00E8638E">
        <w:rPr>
          <w:rFonts w:ascii="Verdana" w:hAnsi="Verdana"/>
          <w:color w:val="000000"/>
          <w:sz w:val="20"/>
          <w:szCs w:val="20"/>
        </w:rPr>
        <w:t xml:space="preserve"> Optima1600 (SN. F94190B3124021) – 1 vnt.</w:t>
      </w:r>
    </w:p>
    <w:p w14:paraId="2E5F4179" w14:textId="77777777" w:rsidR="00E8638E" w:rsidRDefault="00E8638E" w:rsidP="008E716B">
      <w:pPr>
        <w:pStyle w:val="Sraopastraipa"/>
        <w:ind w:left="0" w:firstLine="426"/>
        <w:jc w:val="both"/>
        <w:rPr>
          <w:rFonts w:ascii="Verdana" w:hAnsi="Verdana"/>
          <w:color w:val="000000"/>
          <w:sz w:val="20"/>
          <w:szCs w:val="20"/>
        </w:rPr>
      </w:pPr>
      <w:r>
        <w:rPr>
          <w:rFonts w:ascii="Verdana" w:hAnsi="Verdana"/>
          <w:color w:val="000000"/>
          <w:sz w:val="20"/>
          <w:szCs w:val="20"/>
        </w:rPr>
        <w:t xml:space="preserve">4. </w:t>
      </w:r>
      <w:r w:rsidR="0048421F" w:rsidRPr="00E8638E">
        <w:rPr>
          <w:rFonts w:ascii="Verdana" w:hAnsi="Verdana"/>
          <w:color w:val="000000"/>
          <w:sz w:val="20"/>
          <w:szCs w:val="20"/>
        </w:rPr>
        <w:t>Paslaugos, atitinkančios Techninės specifikacijos reikalavimus, turi būti teikiamos adresu S. Konarskio g. 49, 03123 Vilnius.</w:t>
      </w:r>
    </w:p>
    <w:p w14:paraId="385867C2" w14:textId="422A5C6E" w:rsidR="0048421F" w:rsidRPr="00E8638E" w:rsidRDefault="00E8638E" w:rsidP="008E716B">
      <w:pPr>
        <w:pStyle w:val="Sraopastraipa"/>
        <w:ind w:left="0" w:firstLine="426"/>
        <w:jc w:val="both"/>
        <w:rPr>
          <w:rFonts w:ascii="Verdana" w:hAnsi="Verdana"/>
          <w:color w:val="000000"/>
          <w:sz w:val="20"/>
          <w:szCs w:val="20"/>
          <w:lang w:eastAsia="lt-LT"/>
        </w:rPr>
      </w:pPr>
      <w:r>
        <w:rPr>
          <w:rFonts w:ascii="Verdana" w:hAnsi="Verdana"/>
          <w:color w:val="000000"/>
          <w:sz w:val="20"/>
          <w:szCs w:val="20"/>
        </w:rPr>
        <w:t xml:space="preserve">5. </w:t>
      </w:r>
      <w:r w:rsidR="0048421F" w:rsidRPr="00E8638E">
        <w:rPr>
          <w:rFonts w:ascii="Verdana" w:hAnsi="Verdana"/>
          <w:color w:val="000000"/>
          <w:sz w:val="20"/>
          <w:szCs w:val="20"/>
        </w:rPr>
        <w:t xml:space="preserve">Paslaugų teikimo terminas – </w:t>
      </w:r>
      <w:r w:rsidR="00036AC9" w:rsidRPr="00E8638E">
        <w:rPr>
          <w:rFonts w:ascii="Verdana" w:hAnsi="Verdana"/>
          <w:color w:val="000000"/>
          <w:sz w:val="20"/>
          <w:szCs w:val="20"/>
        </w:rPr>
        <w:t>Paslaugos teikiamos 12 (dvylika) mėnesių nuo tinkamo Paslaugų perdavimo dienos. Paslaugos turi būti pradedamos teikti ne anksčiau nei nuo 2026-09-28, 00:00 val. Jei sutartis sudaroma vėliau nei 2026-09-28, 00:00 val</w:t>
      </w:r>
      <w:r w:rsidR="0048421F" w:rsidRPr="00E8638E">
        <w:rPr>
          <w:rFonts w:ascii="Verdana" w:hAnsi="Verdana"/>
          <w:color w:val="000000"/>
          <w:sz w:val="20"/>
          <w:szCs w:val="20"/>
        </w:rPr>
        <w:t>.</w:t>
      </w:r>
      <w:r w:rsidR="00DE7C8A" w:rsidRPr="00DE7C8A">
        <w:t xml:space="preserve"> </w:t>
      </w:r>
      <w:r w:rsidR="00DE7C8A" w:rsidRPr="00E8638E">
        <w:rPr>
          <w:rFonts w:ascii="Verdana" w:hAnsi="Verdana"/>
          <w:color w:val="000000"/>
          <w:sz w:val="20"/>
          <w:szCs w:val="20"/>
        </w:rPr>
        <w:t>Paslaugos teikiamos 12 (dvylika) mėnesių nuo tinkamo Paslaugų perdavimo dienos. Numatoma galimybė pratęsti Paslaugų teikimo laikotarpį 2 (du) kartus po 12 (dvylika) mėnesių, tačiau bendra Paslaugų teikimo trukmė negali viršyti 36 (trisdešimt šešių) mėnesių</w:t>
      </w:r>
      <w:r w:rsidRPr="00E8638E">
        <w:rPr>
          <w:rFonts w:ascii="Verdana" w:hAnsi="Verdana"/>
          <w:color w:val="000000"/>
          <w:sz w:val="20"/>
          <w:szCs w:val="20"/>
        </w:rPr>
        <w:t>.</w:t>
      </w:r>
    </w:p>
    <w:p w14:paraId="5CFD68D4" w14:textId="77777777" w:rsidR="00E8638E" w:rsidRDefault="00E8638E" w:rsidP="008E716B">
      <w:pPr>
        <w:jc w:val="both"/>
        <w:rPr>
          <w:rFonts w:ascii="Verdana" w:hAnsi="Verdana"/>
          <w:b/>
          <w:bCs/>
          <w:color w:val="000000"/>
          <w:sz w:val="20"/>
          <w:szCs w:val="20"/>
        </w:rPr>
      </w:pPr>
    </w:p>
    <w:p w14:paraId="32913F91" w14:textId="0588EBF2" w:rsidR="002A61ED" w:rsidRPr="00E8638E" w:rsidRDefault="00E8638E" w:rsidP="008E716B">
      <w:pPr>
        <w:jc w:val="center"/>
        <w:rPr>
          <w:rFonts w:ascii="Verdana" w:hAnsi="Verdana"/>
          <w:b/>
          <w:bCs/>
          <w:color w:val="000000"/>
          <w:sz w:val="20"/>
          <w:szCs w:val="20"/>
        </w:rPr>
      </w:pPr>
      <w:r>
        <w:rPr>
          <w:rFonts w:ascii="Verdana" w:hAnsi="Verdana"/>
          <w:b/>
          <w:bCs/>
          <w:color w:val="000000"/>
          <w:sz w:val="20"/>
          <w:szCs w:val="20"/>
        </w:rPr>
        <w:t xml:space="preserve">II. </w:t>
      </w:r>
      <w:r w:rsidR="0048421F" w:rsidRPr="00E8638E">
        <w:rPr>
          <w:rFonts w:ascii="Verdana" w:hAnsi="Verdana"/>
          <w:b/>
          <w:bCs/>
          <w:color w:val="000000"/>
          <w:sz w:val="20"/>
          <w:szCs w:val="20"/>
        </w:rPr>
        <w:t>Konkretūs r</w:t>
      </w:r>
      <w:r w:rsidR="002A61ED" w:rsidRPr="00E8638E">
        <w:rPr>
          <w:rFonts w:ascii="Verdana" w:hAnsi="Verdana"/>
          <w:b/>
          <w:bCs/>
          <w:color w:val="000000"/>
          <w:sz w:val="20"/>
          <w:szCs w:val="20"/>
        </w:rPr>
        <w:t xml:space="preserve">eikalavimai </w:t>
      </w:r>
      <w:r w:rsidR="0048421F" w:rsidRPr="00E8638E">
        <w:rPr>
          <w:rFonts w:ascii="Verdana" w:hAnsi="Verdana"/>
          <w:b/>
          <w:bCs/>
          <w:color w:val="000000"/>
          <w:sz w:val="20"/>
          <w:szCs w:val="20"/>
        </w:rPr>
        <w:t>p</w:t>
      </w:r>
      <w:r w:rsidR="002A61ED" w:rsidRPr="00E8638E">
        <w:rPr>
          <w:rFonts w:ascii="Verdana" w:hAnsi="Verdana"/>
          <w:b/>
          <w:bCs/>
          <w:color w:val="000000"/>
          <w:sz w:val="20"/>
          <w:szCs w:val="20"/>
        </w:rPr>
        <w:t>aslaug</w:t>
      </w:r>
      <w:r w:rsidR="00143B49" w:rsidRPr="00E8638E">
        <w:rPr>
          <w:rFonts w:ascii="Verdana" w:hAnsi="Verdana"/>
          <w:b/>
          <w:bCs/>
          <w:color w:val="000000"/>
          <w:sz w:val="20"/>
          <w:szCs w:val="20"/>
        </w:rPr>
        <w:t>oms</w:t>
      </w:r>
      <w:r w:rsidR="002A61ED" w:rsidRPr="00E8638E">
        <w:rPr>
          <w:rFonts w:ascii="Verdana" w:hAnsi="Verdana"/>
          <w:b/>
          <w:bCs/>
          <w:color w:val="000000"/>
          <w:sz w:val="20"/>
          <w:szCs w:val="20"/>
        </w:rPr>
        <w:t>:</w:t>
      </w:r>
    </w:p>
    <w:p w14:paraId="702B2634" w14:textId="77777777" w:rsidR="00E8638E" w:rsidRDefault="00E8638E" w:rsidP="008E716B">
      <w:pPr>
        <w:ind w:firstLine="426"/>
        <w:jc w:val="both"/>
        <w:rPr>
          <w:rFonts w:ascii="Verdana" w:hAnsi="Verdana"/>
          <w:sz w:val="20"/>
          <w:szCs w:val="20"/>
        </w:rPr>
      </w:pPr>
      <w:r>
        <w:rPr>
          <w:rFonts w:ascii="Verdana" w:hAnsi="Verdana"/>
          <w:sz w:val="20"/>
          <w:szCs w:val="20"/>
        </w:rPr>
        <w:t xml:space="preserve">6. </w:t>
      </w:r>
      <w:r w:rsidR="003630E5" w:rsidRPr="00E8638E">
        <w:rPr>
          <w:rFonts w:ascii="Verdana" w:hAnsi="Verdana"/>
          <w:sz w:val="20"/>
          <w:szCs w:val="20"/>
        </w:rPr>
        <w:t>Paslaugos teikiamos 24x7x365 principu, t. y. visą parą, visomis savaitės dienomis, visus metus</w:t>
      </w:r>
      <w:r>
        <w:rPr>
          <w:rFonts w:ascii="Verdana" w:hAnsi="Verdana"/>
          <w:sz w:val="20"/>
          <w:szCs w:val="20"/>
        </w:rPr>
        <w:t>.</w:t>
      </w:r>
    </w:p>
    <w:p w14:paraId="29EBB0E5" w14:textId="77777777" w:rsidR="00E8638E" w:rsidRDefault="00E8638E" w:rsidP="008E716B">
      <w:pPr>
        <w:ind w:firstLine="426"/>
        <w:jc w:val="both"/>
        <w:rPr>
          <w:rFonts w:ascii="Verdana" w:hAnsi="Verdana"/>
          <w:sz w:val="20"/>
          <w:szCs w:val="20"/>
        </w:rPr>
      </w:pPr>
      <w:r>
        <w:rPr>
          <w:rFonts w:ascii="Verdana" w:hAnsi="Verdana"/>
          <w:sz w:val="20"/>
          <w:szCs w:val="20"/>
        </w:rPr>
        <w:t xml:space="preserve">7. </w:t>
      </w:r>
      <w:r w:rsidR="009F3407" w:rsidRPr="00E8638E">
        <w:rPr>
          <w:rFonts w:ascii="Verdana" w:hAnsi="Verdana"/>
          <w:sz w:val="20"/>
          <w:szCs w:val="20"/>
        </w:rPr>
        <w:t>Paslaugų teikimo apimtis</w:t>
      </w:r>
      <w:r w:rsidR="006B11B2" w:rsidRPr="00E8638E">
        <w:rPr>
          <w:rFonts w:ascii="Verdana" w:hAnsi="Verdana"/>
          <w:sz w:val="20"/>
          <w:szCs w:val="20"/>
        </w:rPr>
        <w:t>:</w:t>
      </w:r>
    </w:p>
    <w:p w14:paraId="5B627C3A" w14:textId="77777777" w:rsidR="00E8638E" w:rsidRDefault="00E8638E" w:rsidP="008E716B">
      <w:pPr>
        <w:ind w:firstLine="426"/>
        <w:jc w:val="both"/>
        <w:rPr>
          <w:rFonts w:ascii="Verdana" w:hAnsi="Verdana"/>
          <w:sz w:val="20"/>
          <w:szCs w:val="20"/>
        </w:rPr>
      </w:pPr>
      <w:r>
        <w:rPr>
          <w:rFonts w:ascii="Verdana" w:hAnsi="Verdana"/>
          <w:sz w:val="20"/>
          <w:szCs w:val="20"/>
        </w:rPr>
        <w:t xml:space="preserve">7.1. </w:t>
      </w:r>
      <w:r w:rsidR="006B11B2" w:rsidRPr="00E8638E">
        <w:rPr>
          <w:rFonts w:ascii="Verdana" w:hAnsi="Verdana"/>
          <w:color w:val="000000"/>
          <w:sz w:val="20"/>
          <w:szCs w:val="20"/>
        </w:rPr>
        <w:t>Teikėjas turi priimti ir registruoti pranešimus apie gedimus, atlikti gedimų nustatymą, šalinimą bei su tuo susijusias paslaugas. Tiekėjas taip pat atsakingas už visą aptarnavimo proceso vykdymą ir valdymą</w:t>
      </w:r>
      <w:r w:rsidR="006B11B2" w:rsidRPr="00E8638E">
        <w:rPr>
          <w:sz w:val="22"/>
        </w:rPr>
        <w:t xml:space="preserve">. </w:t>
      </w:r>
    </w:p>
    <w:p w14:paraId="08BD033A" w14:textId="2424B585" w:rsidR="006B11B2" w:rsidRPr="00E8638E" w:rsidRDefault="00E8638E" w:rsidP="008E716B">
      <w:pPr>
        <w:ind w:firstLine="426"/>
        <w:jc w:val="both"/>
        <w:rPr>
          <w:rFonts w:ascii="Verdana" w:hAnsi="Verdana"/>
          <w:sz w:val="20"/>
          <w:szCs w:val="20"/>
        </w:rPr>
      </w:pPr>
      <w:r>
        <w:rPr>
          <w:rFonts w:ascii="Verdana" w:hAnsi="Verdana"/>
          <w:sz w:val="20"/>
          <w:szCs w:val="20"/>
        </w:rPr>
        <w:t xml:space="preserve">7.2. </w:t>
      </w:r>
      <w:r w:rsidR="006B11B2" w:rsidRPr="00E8638E">
        <w:rPr>
          <w:rFonts w:ascii="Verdana" w:hAnsi="Verdana"/>
          <w:color w:val="000000"/>
          <w:sz w:val="20"/>
          <w:szCs w:val="20"/>
        </w:rPr>
        <w:t>Problemas registruoti jas klasifikuojant ir paslaugą teikiant ne blogesniu nei nurodytu terminu po pranešimo apie problemą:</w:t>
      </w:r>
      <w:r w:rsidR="006B11B2" w:rsidRPr="00E8638E">
        <w:rPr>
          <w:sz w:val="22"/>
        </w:rPr>
        <w:t xml:space="preserve"> </w:t>
      </w:r>
    </w:p>
    <w:p w14:paraId="1D23CD76" w14:textId="77777777" w:rsidR="00E8638E" w:rsidRDefault="00E8638E" w:rsidP="008E716B">
      <w:pPr>
        <w:ind w:firstLine="426"/>
        <w:jc w:val="both"/>
        <w:rPr>
          <w:sz w:val="22"/>
        </w:rPr>
      </w:pPr>
      <w:r>
        <w:rPr>
          <w:rFonts w:ascii="Verdana" w:hAnsi="Verdana"/>
          <w:color w:val="000000"/>
          <w:sz w:val="20"/>
          <w:szCs w:val="20"/>
        </w:rPr>
        <w:t xml:space="preserve">7.2.1. </w:t>
      </w:r>
      <w:r w:rsidR="005540C7" w:rsidRPr="00E8638E">
        <w:rPr>
          <w:rFonts w:ascii="Verdana" w:hAnsi="Verdana"/>
          <w:color w:val="000000"/>
          <w:sz w:val="20"/>
          <w:szCs w:val="20"/>
        </w:rPr>
        <w:t>R</w:t>
      </w:r>
      <w:r w:rsidR="00846C45" w:rsidRPr="00E8638E">
        <w:rPr>
          <w:rFonts w:ascii="Verdana" w:hAnsi="Verdana"/>
          <w:color w:val="000000"/>
          <w:sz w:val="20"/>
          <w:szCs w:val="20"/>
        </w:rPr>
        <w:t>eakcijos laikas ne ilgiau kaip 4 (keturios) val., kai techninė įranga nustoja veikti, problemos išsprendimo laikas, įskaitant įrangos veikimo atstatymą, ne ilgiau kaip 12 (dvylika) valandų.</w:t>
      </w:r>
      <w:r w:rsidR="00846C45" w:rsidRPr="00E8638E">
        <w:rPr>
          <w:sz w:val="22"/>
        </w:rPr>
        <w:t xml:space="preserve"> </w:t>
      </w:r>
    </w:p>
    <w:p w14:paraId="12E3591E" w14:textId="77777777" w:rsidR="00E8638E" w:rsidRPr="008E716B" w:rsidRDefault="00E8638E" w:rsidP="008E716B">
      <w:pPr>
        <w:ind w:firstLine="426"/>
        <w:jc w:val="both"/>
        <w:rPr>
          <w:rFonts w:ascii="Verdana" w:hAnsi="Verdana"/>
          <w:color w:val="000000"/>
          <w:sz w:val="20"/>
          <w:szCs w:val="20"/>
        </w:rPr>
      </w:pPr>
      <w:r w:rsidRPr="008E716B">
        <w:rPr>
          <w:rFonts w:ascii="Verdana" w:hAnsi="Verdana"/>
          <w:sz w:val="20"/>
          <w:szCs w:val="20"/>
        </w:rPr>
        <w:t xml:space="preserve">7.2.2. </w:t>
      </w:r>
      <w:r w:rsidR="005540C7" w:rsidRPr="008E716B">
        <w:rPr>
          <w:rFonts w:ascii="Verdana" w:hAnsi="Verdana"/>
          <w:color w:val="000000"/>
          <w:sz w:val="20"/>
          <w:szCs w:val="20"/>
        </w:rPr>
        <w:t>R</w:t>
      </w:r>
      <w:r w:rsidR="00846C45" w:rsidRPr="008E716B">
        <w:rPr>
          <w:rFonts w:ascii="Verdana" w:hAnsi="Verdana"/>
          <w:color w:val="000000"/>
          <w:sz w:val="20"/>
          <w:szCs w:val="20"/>
        </w:rPr>
        <w:t>eakcijos laikas ne ilgiau kaip 8 (aštuonios) val., kai gedimas daro įtaką įrangos darbingumui, problemos išsprendimo laikas, įskaitant įrangos veikimo atstatymą, ne ilgiau kaip 24 (dvidešimt keturios) valandos;</w:t>
      </w:r>
    </w:p>
    <w:p w14:paraId="5969CA00" w14:textId="77777777" w:rsidR="00E8638E" w:rsidRPr="008E716B" w:rsidRDefault="00E8638E" w:rsidP="008E716B">
      <w:pPr>
        <w:ind w:firstLine="426"/>
        <w:jc w:val="both"/>
        <w:rPr>
          <w:rFonts w:ascii="Verdana" w:hAnsi="Verdana"/>
          <w:sz w:val="20"/>
          <w:szCs w:val="20"/>
        </w:rPr>
      </w:pPr>
      <w:r w:rsidRPr="008E716B">
        <w:rPr>
          <w:rFonts w:ascii="Verdana" w:hAnsi="Verdana"/>
          <w:color w:val="000000"/>
          <w:sz w:val="20"/>
          <w:szCs w:val="20"/>
        </w:rPr>
        <w:t xml:space="preserve">7.2.3. </w:t>
      </w:r>
      <w:r w:rsidR="005540C7" w:rsidRPr="008E716B">
        <w:rPr>
          <w:rFonts w:ascii="Verdana" w:hAnsi="Verdana"/>
          <w:color w:val="000000"/>
          <w:sz w:val="20"/>
          <w:szCs w:val="20"/>
        </w:rPr>
        <w:t>R</w:t>
      </w:r>
      <w:r w:rsidR="00846C45" w:rsidRPr="008E716B">
        <w:rPr>
          <w:rFonts w:ascii="Verdana" w:hAnsi="Verdana"/>
          <w:color w:val="000000"/>
          <w:sz w:val="20"/>
          <w:szCs w:val="20"/>
        </w:rPr>
        <w:t xml:space="preserve">eakcijos laikas ne ilgiau kaip 24 (dvidešimt keturios) val., kai problema daro įtaką įrangos našumui, problemos išsprendimo laikas, įskaitant įrangos veikimo atstatymą, ne ilgiau kaip 3 (trys) darbo dienos; </w:t>
      </w:r>
    </w:p>
    <w:p w14:paraId="49692EC8" w14:textId="77777777" w:rsidR="00E8638E" w:rsidRPr="008E716B" w:rsidRDefault="00E8638E" w:rsidP="008E716B">
      <w:pPr>
        <w:ind w:firstLine="426"/>
        <w:jc w:val="both"/>
        <w:rPr>
          <w:rFonts w:ascii="Verdana" w:hAnsi="Verdana"/>
          <w:color w:val="000000"/>
          <w:sz w:val="20"/>
          <w:szCs w:val="20"/>
        </w:rPr>
      </w:pPr>
      <w:r w:rsidRPr="008E716B">
        <w:rPr>
          <w:rFonts w:ascii="Verdana" w:hAnsi="Verdana"/>
          <w:sz w:val="20"/>
          <w:szCs w:val="20"/>
        </w:rPr>
        <w:t xml:space="preserve">7.2.4. </w:t>
      </w:r>
      <w:r w:rsidR="005540C7" w:rsidRPr="008E716B">
        <w:rPr>
          <w:rFonts w:ascii="Verdana" w:hAnsi="Verdana"/>
          <w:color w:val="000000"/>
          <w:sz w:val="20"/>
          <w:szCs w:val="20"/>
        </w:rPr>
        <w:t>R</w:t>
      </w:r>
      <w:r w:rsidR="00846C45" w:rsidRPr="008E716B">
        <w:rPr>
          <w:rFonts w:ascii="Verdana" w:hAnsi="Verdana"/>
          <w:color w:val="000000"/>
          <w:sz w:val="20"/>
          <w:szCs w:val="20"/>
        </w:rPr>
        <w:t>eakcijos laikas ne ilgiau kaip 48 (keturiasdešimt aštuonios) val., kai problema neturi įtakos sistemos darbingumui ir našumui, problemos išsprendimo laikas, įskaitant įrangos veikimo atstatymą, ne ilgiau kaip 10 (dešimt) darbo dienų.</w:t>
      </w:r>
    </w:p>
    <w:p w14:paraId="6CA287C7" w14:textId="77777777" w:rsidR="00E8638E" w:rsidRDefault="00E8638E" w:rsidP="008E716B">
      <w:pPr>
        <w:ind w:firstLine="426"/>
        <w:jc w:val="both"/>
        <w:rPr>
          <w:sz w:val="22"/>
        </w:rPr>
      </w:pPr>
      <w:r w:rsidRPr="008E716B">
        <w:rPr>
          <w:rFonts w:ascii="Verdana" w:hAnsi="Verdana"/>
          <w:color w:val="000000"/>
          <w:sz w:val="20"/>
          <w:szCs w:val="20"/>
        </w:rPr>
        <w:t xml:space="preserve">7.3. </w:t>
      </w:r>
      <w:r w:rsidR="006B11B2" w:rsidRPr="008E716B">
        <w:rPr>
          <w:rFonts w:ascii="Verdana" w:hAnsi="Verdana"/>
          <w:color w:val="000000"/>
          <w:sz w:val="20"/>
          <w:szCs w:val="20"/>
        </w:rPr>
        <w:t>Tiekėjas turi savo kompetencijos ribose atlikti užregistruotų problemų indentifikavimą, jų šalinimą ir, esant poreikiui, nukreipti užklausą ir perduoti problemos sprendimą gamintojo techninio</w:t>
      </w:r>
      <w:r w:rsidR="006B11B2" w:rsidRPr="00E8638E">
        <w:rPr>
          <w:rFonts w:ascii="Verdana" w:hAnsi="Verdana"/>
          <w:color w:val="000000"/>
          <w:sz w:val="20"/>
          <w:szCs w:val="20"/>
        </w:rPr>
        <w:t xml:space="preserve"> palaikymo personalui</w:t>
      </w:r>
      <w:r w:rsidR="006B11B2" w:rsidRPr="00E8638E">
        <w:rPr>
          <w:sz w:val="22"/>
        </w:rPr>
        <w:t xml:space="preserve">. </w:t>
      </w:r>
    </w:p>
    <w:p w14:paraId="4D68E41A" w14:textId="77777777" w:rsidR="00E8638E" w:rsidRPr="008E716B" w:rsidRDefault="00E8638E" w:rsidP="008E716B">
      <w:pPr>
        <w:ind w:firstLine="426"/>
        <w:jc w:val="both"/>
        <w:rPr>
          <w:rFonts w:ascii="Verdana" w:hAnsi="Verdana"/>
          <w:sz w:val="20"/>
          <w:szCs w:val="20"/>
        </w:rPr>
      </w:pPr>
      <w:r w:rsidRPr="008E716B">
        <w:rPr>
          <w:rFonts w:ascii="Verdana" w:hAnsi="Verdana"/>
          <w:sz w:val="20"/>
          <w:szCs w:val="20"/>
        </w:rPr>
        <w:t xml:space="preserve">7.4. </w:t>
      </w:r>
      <w:r w:rsidR="006B11B2" w:rsidRPr="008E716B">
        <w:rPr>
          <w:rFonts w:ascii="Verdana" w:hAnsi="Verdana"/>
          <w:color w:val="000000"/>
          <w:sz w:val="20"/>
          <w:szCs w:val="20"/>
        </w:rPr>
        <w:t>Pagal poreikį diegti gamintojo teikiamus programinės įrangos atnaujinimus ar klaidų taisymus. Diegimas atliekamas pagal suderintą su Perkančiąja organizacija grafiką, atsižvelgiant į galimą sistemos stabdymo poreikį, galimus sutrikimus ir veikimo atstatymą nesėkmės atveju</w:t>
      </w:r>
      <w:r w:rsidR="006B11B2" w:rsidRPr="008E716B">
        <w:rPr>
          <w:rFonts w:ascii="Verdana" w:hAnsi="Verdana"/>
          <w:sz w:val="20"/>
          <w:szCs w:val="20"/>
        </w:rPr>
        <w:t>.</w:t>
      </w:r>
    </w:p>
    <w:p w14:paraId="47F5E938" w14:textId="77777777" w:rsidR="00E8638E" w:rsidRPr="008E716B" w:rsidRDefault="00E8638E" w:rsidP="008E716B">
      <w:pPr>
        <w:ind w:firstLine="426"/>
        <w:jc w:val="both"/>
        <w:rPr>
          <w:rFonts w:ascii="Verdana" w:hAnsi="Verdana"/>
          <w:sz w:val="20"/>
          <w:szCs w:val="20"/>
        </w:rPr>
      </w:pPr>
      <w:r w:rsidRPr="008E716B">
        <w:rPr>
          <w:rFonts w:ascii="Verdana" w:hAnsi="Verdana"/>
          <w:sz w:val="20"/>
          <w:szCs w:val="20"/>
        </w:rPr>
        <w:t xml:space="preserve">7.5. </w:t>
      </w:r>
      <w:r w:rsidR="006B11B2" w:rsidRPr="008E716B">
        <w:rPr>
          <w:rFonts w:ascii="Verdana" w:hAnsi="Verdana"/>
          <w:color w:val="000000"/>
          <w:sz w:val="20"/>
          <w:szCs w:val="20"/>
        </w:rPr>
        <w:t>Nemokamai pateikti pakaitines dalis ir medžiagas, reikalingas sugedusių komponentų keitimo paslaugoms atlikti. Suteikiamos pakaitinės dalys turi būti ne blogesnių parametrų nei keičiamos. Negali būti pateikiamos naudotos pakaitinės dalys</w:t>
      </w:r>
      <w:r w:rsidR="006B11B2" w:rsidRPr="008E716B">
        <w:rPr>
          <w:rFonts w:ascii="Verdana" w:hAnsi="Verdana"/>
          <w:sz w:val="20"/>
          <w:szCs w:val="20"/>
        </w:rPr>
        <w:t>.</w:t>
      </w:r>
    </w:p>
    <w:p w14:paraId="376B2CF4" w14:textId="77777777" w:rsidR="008E716B" w:rsidRDefault="00E8638E" w:rsidP="008E716B">
      <w:pPr>
        <w:ind w:firstLine="426"/>
        <w:jc w:val="both"/>
        <w:rPr>
          <w:rFonts w:ascii="Verdana" w:hAnsi="Verdana"/>
          <w:color w:val="000000"/>
          <w:sz w:val="20"/>
          <w:szCs w:val="20"/>
        </w:rPr>
      </w:pPr>
      <w:r w:rsidRPr="008E716B">
        <w:rPr>
          <w:rFonts w:ascii="Verdana" w:hAnsi="Verdana"/>
          <w:sz w:val="20"/>
          <w:szCs w:val="20"/>
        </w:rPr>
        <w:t xml:space="preserve">7.6. </w:t>
      </w:r>
      <w:r w:rsidR="006B11B2" w:rsidRPr="008E716B">
        <w:rPr>
          <w:rFonts w:ascii="Verdana" w:hAnsi="Verdana"/>
          <w:color w:val="000000"/>
          <w:sz w:val="20"/>
          <w:szCs w:val="20"/>
        </w:rPr>
        <w:t>Pateikiamos pakaitinės dalys turi būti duomenų masyvų gamintojo sertifikuotos montuoti į duomenų</w:t>
      </w:r>
      <w:r w:rsidR="006B11B2" w:rsidRPr="00E8638E">
        <w:rPr>
          <w:rFonts w:ascii="Verdana" w:hAnsi="Verdana"/>
          <w:color w:val="000000"/>
          <w:sz w:val="20"/>
          <w:szCs w:val="20"/>
        </w:rPr>
        <w:t xml:space="preserve"> masyvus. Perkančiajai organizacijai pareikalavus kartu su pateikiamomis </w:t>
      </w:r>
      <w:r w:rsidR="006B11B2" w:rsidRPr="00E8638E">
        <w:rPr>
          <w:rFonts w:ascii="Verdana" w:hAnsi="Verdana"/>
          <w:color w:val="000000"/>
          <w:sz w:val="20"/>
          <w:szCs w:val="20"/>
        </w:rPr>
        <w:lastRenderedPageBreak/>
        <w:t>dalimis paslaugos Teikėjas privalės pateikti duomenų masyvų gamintojo raštišką pakaitinių dalių sertifikavimo patvirtinimą;</w:t>
      </w:r>
    </w:p>
    <w:p w14:paraId="225BC326" w14:textId="77777777" w:rsidR="008E716B" w:rsidRDefault="008E716B" w:rsidP="008E716B">
      <w:pPr>
        <w:ind w:firstLine="426"/>
        <w:jc w:val="both"/>
        <w:rPr>
          <w:rFonts w:ascii="Verdana" w:hAnsi="Verdana"/>
          <w:color w:val="000000"/>
          <w:sz w:val="20"/>
          <w:szCs w:val="20"/>
        </w:rPr>
      </w:pPr>
      <w:r>
        <w:rPr>
          <w:rFonts w:ascii="Verdana" w:hAnsi="Verdana"/>
          <w:color w:val="000000"/>
          <w:sz w:val="20"/>
          <w:szCs w:val="20"/>
        </w:rPr>
        <w:t xml:space="preserve">7.7. </w:t>
      </w:r>
      <w:r w:rsidR="006B11B2" w:rsidRPr="008E716B">
        <w:rPr>
          <w:rFonts w:ascii="Verdana" w:hAnsi="Verdana"/>
          <w:color w:val="000000"/>
          <w:sz w:val="20"/>
          <w:szCs w:val="20"/>
        </w:rPr>
        <w:t>Teikti sisteminės programinės įrangos versijų atnaujinimus ir klaidų pataisymus.</w:t>
      </w:r>
    </w:p>
    <w:p w14:paraId="1D861712" w14:textId="77777777" w:rsidR="008E716B" w:rsidRDefault="008E716B" w:rsidP="008E716B">
      <w:pPr>
        <w:ind w:firstLine="426"/>
        <w:jc w:val="both"/>
        <w:rPr>
          <w:rFonts w:ascii="Verdana" w:hAnsi="Verdana"/>
          <w:sz w:val="20"/>
          <w:szCs w:val="20"/>
        </w:rPr>
      </w:pPr>
      <w:r>
        <w:rPr>
          <w:rFonts w:ascii="Verdana" w:hAnsi="Verdana"/>
          <w:color w:val="000000"/>
          <w:sz w:val="20"/>
          <w:szCs w:val="20"/>
        </w:rPr>
        <w:t xml:space="preserve">8. </w:t>
      </w:r>
      <w:r w:rsidR="001A700B" w:rsidRPr="008E716B">
        <w:rPr>
          <w:rFonts w:ascii="Verdana" w:hAnsi="Verdana"/>
          <w:sz w:val="20"/>
          <w:szCs w:val="20"/>
        </w:rPr>
        <w:t>Jei Paslaugoms atlikti yra būtina Įrangą paimti iš jos eksploatacijos vietos, užtikrinti įrangos, kuriai suteikiamos Paslaugos, pasiėmimą iš eksploatacijos vietos, suremontavimą pagal gamintojo reikalavimus ir grąžinimą į eksploataciją naudojimo vietą be papildomo mokesčio.</w:t>
      </w:r>
    </w:p>
    <w:p w14:paraId="53F660E0" w14:textId="77777777" w:rsidR="008E716B" w:rsidRDefault="008E716B" w:rsidP="008E716B">
      <w:pPr>
        <w:ind w:firstLine="426"/>
        <w:jc w:val="both"/>
        <w:rPr>
          <w:rFonts w:ascii="Verdana" w:hAnsi="Verdana"/>
          <w:sz w:val="20"/>
          <w:szCs w:val="20"/>
        </w:rPr>
      </w:pPr>
      <w:r>
        <w:rPr>
          <w:rFonts w:ascii="Verdana" w:hAnsi="Verdana"/>
          <w:sz w:val="20"/>
          <w:szCs w:val="20"/>
        </w:rPr>
        <w:t xml:space="preserve">9. </w:t>
      </w:r>
      <w:r w:rsidR="001A700B" w:rsidRPr="008E716B">
        <w:rPr>
          <w:rFonts w:ascii="Verdana" w:hAnsi="Verdana"/>
          <w:sz w:val="20"/>
          <w:szCs w:val="20"/>
        </w:rPr>
        <w:t>Visoms pateiktoms pakaitinėms dalims turi būti suteikiama garantija, galiojanti ne trumpiau kaip iki Paslaugų teikimo laikotarpio pabaigos.</w:t>
      </w:r>
    </w:p>
    <w:p w14:paraId="19200489" w14:textId="789ECF09" w:rsidR="009F3407" w:rsidRPr="008E716B" w:rsidRDefault="008E716B" w:rsidP="008E716B">
      <w:pPr>
        <w:ind w:firstLine="426"/>
        <w:jc w:val="both"/>
        <w:rPr>
          <w:sz w:val="22"/>
        </w:rPr>
      </w:pPr>
      <w:r>
        <w:rPr>
          <w:rFonts w:ascii="Verdana" w:hAnsi="Verdana"/>
          <w:sz w:val="20"/>
          <w:szCs w:val="20"/>
        </w:rPr>
        <w:t xml:space="preserve">10. </w:t>
      </w:r>
      <w:r w:rsidR="00A21059" w:rsidRPr="008E716B">
        <w:rPr>
          <w:rFonts w:ascii="Verdana" w:hAnsi="Verdana"/>
          <w:sz w:val="20"/>
          <w:szCs w:val="20"/>
        </w:rPr>
        <w:t xml:space="preserve">Paslaugos Teikėjas turi užtikrinti sugedusio komponento pakeitimą pagal gamintojo reikalavimus, užtikrinant duomenų masyvų darbingumo atstatymą. Komponentų keitimas turės būti atliekamas duomenų masyvų gamintojo sertifikuoto inžinieriaus, darbus atliekant pagal gamintojo reikalavimus. Perkančiajai organizacijai pareikalavus turės būti pateikiamas darbų atlikimo momentu galiojantis inžinieriaus sertifikatas. </w:t>
      </w:r>
    </w:p>
    <w:p w14:paraId="6449CB20" w14:textId="77777777" w:rsidR="00D42B16" w:rsidRPr="00D42B16" w:rsidRDefault="00D42B16" w:rsidP="00D42B16">
      <w:pPr>
        <w:ind w:left="360"/>
        <w:rPr>
          <w:rFonts w:ascii="Verdana" w:hAnsi="Verdana"/>
          <w:sz w:val="20"/>
          <w:szCs w:val="20"/>
        </w:rPr>
      </w:pPr>
    </w:p>
    <w:p w14:paraId="693859A0" w14:textId="12A04FCF" w:rsidR="002F36F9" w:rsidRPr="00E8638E" w:rsidRDefault="00E8638E" w:rsidP="00E8638E">
      <w:pPr>
        <w:jc w:val="center"/>
        <w:rPr>
          <w:rFonts w:ascii="Verdana" w:hAnsi="Verdana"/>
          <w:b/>
          <w:bCs/>
          <w:color w:val="000000"/>
          <w:sz w:val="20"/>
          <w:szCs w:val="20"/>
        </w:rPr>
      </w:pPr>
      <w:r>
        <w:rPr>
          <w:rFonts w:ascii="Verdana" w:hAnsi="Verdana"/>
          <w:b/>
          <w:bCs/>
          <w:color w:val="000000"/>
          <w:sz w:val="20"/>
          <w:szCs w:val="20"/>
        </w:rPr>
        <w:t xml:space="preserve">III. </w:t>
      </w:r>
      <w:r w:rsidR="002F36F9" w:rsidRPr="00E8638E">
        <w:rPr>
          <w:rFonts w:ascii="Verdana" w:hAnsi="Verdana"/>
          <w:b/>
          <w:bCs/>
          <w:color w:val="000000"/>
          <w:sz w:val="20"/>
          <w:szCs w:val="20"/>
        </w:rPr>
        <w:t>Žalieji reikalavimai</w:t>
      </w:r>
    </w:p>
    <w:p w14:paraId="1F7CB068" w14:textId="0907254F" w:rsidR="00E8638E" w:rsidRPr="00E8638E" w:rsidRDefault="00E8638E" w:rsidP="00E8638E">
      <w:pPr>
        <w:tabs>
          <w:tab w:val="left" w:pos="1212"/>
        </w:tabs>
        <w:autoSpaceDE w:val="0"/>
        <w:autoSpaceDN w:val="0"/>
        <w:adjustRightInd w:val="0"/>
        <w:ind w:firstLine="568"/>
        <w:jc w:val="both"/>
        <w:rPr>
          <w:rFonts w:ascii="Verdana" w:hAnsi="Verdana"/>
          <w:color w:val="000000"/>
          <w:sz w:val="20"/>
          <w:szCs w:val="20"/>
        </w:rPr>
      </w:pPr>
      <w:r>
        <w:rPr>
          <w:rFonts w:ascii="Verdana" w:hAnsi="Verdana"/>
          <w:color w:val="000000"/>
          <w:sz w:val="20"/>
          <w:szCs w:val="20"/>
        </w:rPr>
        <w:t xml:space="preserve">11. </w:t>
      </w:r>
      <w:r w:rsidRPr="00E8638E">
        <w:rPr>
          <w:rFonts w:ascii="Verdana" w:hAnsi="Verdana"/>
          <w:color w:val="000000"/>
          <w:sz w:val="20"/>
          <w:szCs w:val="20"/>
        </w:rPr>
        <w:t>Žalieji /aplinkosauginiai reikalavimai: Šiuo pirkimu siekiama įsigyti paslaugas, kurios daro mažesnį poveikį aplinkai viename ar keliuose paslaugų teikimo etapuose ir šis pirkimas laikomas žaliuoju pirkimu vadovaujantis Aplinkos apsaugos kriterijų taikymo, vykdant žaliuosius pirkimus, 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 4.4.3 punktu (pirkimu perkamos tik nematerialaus pobūdžio (intelektinės) paslaugos, nesusijusios su materialaus objekto sukūrimu, kurių teikimo metu nėra numatomas reikšmingas neigiamas poveikis aplinkai, nesukuriamas taršos šaltinis ir negeneruojamos atliekos).</w:t>
      </w:r>
    </w:p>
    <w:p w14:paraId="0F9A7D97" w14:textId="77777777" w:rsidR="002F36F9" w:rsidRPr="00107E70" w:rsidRDefault="002F36F9" w:rsidP="007803EF">
      <w:pPr>
        <w:pStyle w:val="Sraopastraipa"/>
        <w:tabs>
          <w:tab w:val="left" w:pos="1212"/>
        </w:tabs>
        <w:autoSpaceDE w:val="0"/>
        <w:autoSpaceDN w:val="0"/>
        <w:adjustRightInd w:val="0"/>
        <w:ind w:left="709"/>
        <w:jc w:val="both"/>
        <w:rPr>
          <w:rFonts w:ascii="Verdana" w:hAnsi="Verdana"/>
          <w:color w:val="000000"/>
          <w:sz w:val="20"/>
          <w:szCs w:val="20"/>
        </w:rPr>
      </w:pPr>
    </w:p>
    <w:p w14:paraId="34D0D2E9" w14:textId="190D79D9" w:rsidR="002F36F9" w:rsidRPr="00E8638E" w:rsidRDefault="00E8638E" w:rsidP="00E8638E">
      <w:pPr>
        <w:tabs>
          <w:tab w:val="left" w:pos="1212"/>
        </w:tabs>
        <w:autoSpaceDE w:val="0"/>
        <w:autoSpaceDN w:val="0"/>
        <w:adjustRightInd w:val="0"/>
        <w:jc w:val="center"/>
        <w:rPr>
          <w:rFonts w:ascii="Verdana" w:hAnsi="Verdana"/>
          <w:b/>
          <w:bCs/>
          <w:color w:val="000000"/>
          <w:sz w:val="20"/>
          <w:szCs w:val="20"/>
        </w:rPr>
      </w:pPr>
      <w:r>
        <w:rPr>
          <w:rFonts w:ascii="Verdana" w:hAnsi="Verdana"/>
          <w:b/>
          <w:bCs/>
          <w:color w:val="000000"/>
          <w:sz w:val="20"/>
          <w:szCs w:val="20"/>
        </w:rPr>
        <w:t xml:space="preserve">IV. </w:t>
      </w:r>
      <w:r w:rsidR="002F36F9" w:rsidRPr="00E8638E">
        <w:rPr>
          <w:rFonts w:ascii="Verdana" w:hAnsi="Verdana"/>
          <w:b/>
          <w:bCs/>
          <w:color w:val="000000"/>
          <w:sz w:val="20"/>
          <w:szCs w:val="20"/>
        </w:rPr>
        <w:t>Nacionalinis saugumas</w:t>
      </w:r>
    </w:p>
    <w:p w14:paraId="2D5DAA46" w14:textId="61C32BF5" w:rsidR="00B2758E" w:rsidRPr="00E8638E" w:rsidRDefault="00E8638E" w:rsidP="00E8638E">
      <w:pPr>
        <w:tabs>
          <w:tab w:val="left" w:pos="1212"/>
        </w:tabs>
        <w:autoSpaceDE w:val="0"/>
        <w:autoSpaceDN w:val="0"/>
        <w:adjustRightInd w:val="0"/>
        <w:ind w:firstLine="567"/>
        <w:jc w:val="both"/>
        <w:rPr>
          <w:rFonts w:ascii="Verdana" w:hAnsi="Verdana"/>
          <w:color w:val="000000"/>
          <w:sz w:val="20"/>
          <w:szCs w:val="20"/>
        </w:rPr>
      </w:pPr>
      <w:r>
        <w:rPr>
          <w:rFonts w:ascii="Verdana" w:hAnsi="Verdana"/>
          <w:color w:val="000000"/>
          <w:sz w:val="20"/>
          <w:szCs w:val="20"/>
        </w:rPr>
        <w:t xml:space="preserve">12. </w:t>
      </w:r>
      <w:r w:rsidR="002F36F9" w:rsidRPr="00E8638E">
        <w:rPr>
          <w:rFonts w:ascii="Verdana" w:hAnsi="Verdana"/>
          <w:color w:val="000000"/>
          <w:sz w:val="20"/>
          <w:szCs w:val="20"/>
        </w:rPr>
        <w:t>Šis pirkimas laikomas susijusiu su nacionaliniu saugumu, todėl šio pirkimo atžvilgiu keliami specialieji reikalavimai tiekėjo siūlomoms P</w:t>
      </w:r>
      <w:r w:rsidR="00EB5FA2" w:rsidRPr="00E8638E">
        <w:rPr>
          <w:rFonts w:ascii="Verdana" w:hAnsi="Verdana"/>
          <w:color w:val="000000"/>
          <w:sz w:val="20"/>
          <w:szCs w:val="20"/>
        </w:rPr>
        <w:t>aslaugom</w:t>
      </w:r>
      <w:r w:rsidR="002F36F9" w:rsidRPr="00E8638E">
        <w:rPr>
          <w:rFonts w:ascii="Verdana" w:hAnsi="Verdana"/>
          <w:color w:val="000000"/>
          <w:sz w:val="20"/>
          <w:szCs w:val="20"/>
        </w:rPr>
        <w:t>s, nurodytoms šioje Techninėje specifikacijoje, siekiant užtikrinti šalies nacionalinio saugumo interesus. Nacionalinio saugumo reikalavimai P</w:t>
      </w:r>
      <w:r w:rsidR="00EB5FA2" w:rsidRPr="00E8638E">
        <w:rPr>
          <w:rFonts w:ascii="Verdana" w:hAnsi="Verdana"/>
          <w:color w:val="000000"/>
          <w:sz w:val="20"/>
          <w:szCs w:val="20"/>
        </w:rPr>
        <w:t>aslaugoms</w:t>
      </w:r>
      <w:r w:rsidR="002F36F9" w:rsidRPr="00E8638E">
        <w:rPr>
          <w:rFonts w:ascii="Verdana" w:hAnsi="Verdana"/>
          <w:color w:val="000000"/>
          <w:sz w:val="20"/>
          <w:szCs w:val="20"/>
        </w:rPr>
        <w:t xml:space="preserve"> nurodyti Specialiųjų pirkimo sąlygų 5 skyriuje.</w:t>
      </w:r>
    </w:p>
    <w:p w14:paraId="03ADDE93" w14:textId="77777777" w:rsidR="00B2758E" w:rsidRDefault="00B2758E" w:rsidP="00B2758E">
      <w:pPr>
        <w:tabs>
          <w:tab w:val="left" w:pos="1212"/>
        </w:tabs>
        <w:autoSpaceDE w:val="0"/>
        <w:autoSpaceDN w:val="0"/>
        <w:adjustRightInd w:val="0"/>
        <w:jc w:val="both"/>
        <w:rPr>
          <w:rFonts w:ascii="Verdana" w:hAnsi="Verdana"/>
          <w:color w:val="000000"/>
          <w:sz w:val="20"/>
          <w:szCs w:val="20"/>
        </w:rPr>
      </w:pPr>
    </w:p>
    <w:p w14:paraId="11A79672" w14:textId="07972B36" w:rsidR="00993274" w:rsidRPr="00E8638E" w:rsidRDefault="00E8638E" w:rsidP="00E8638E">
      <w:pPr>
        <w:tabs>
          <w:tab w:val="left" w:pos="1212"/>
        </w:tabs>
        <w:autoSpaceDE w:val="0"/>
        <w:autoSpaceDN w:val="0"/>
        <w:adjustRightInd w:val="0"/>
        <w:jc w:val="center"/>
        <w:rPr>
          <w:rFonts w:ascii="Verdana" w:hAnsi="Verdana"/>
          <w:b/>
          <w:bCs/>
          <w:color w:val="000000"/>
          <w:sz w:val="20"/>
          <w:szCs w:val="20"/>
        </w:rPr>
      </w:pPr>
      <w:r>
        <w:rPr>
          <w:rFonts w:ascii="Verdana" w:hAnsi="Verdana"/>
          <w:b/>
          <w:bCs/>
          <w:color w:val="000000"/>
          <w:sz w:val="20"/>
          <w:szCs w:val="20"/>
        </w:rPr>
        <w:t xml:space="preserve">V. </w:t>
      </w:r>
      <w:r w:rsidR="00993274" w:rsidRPr="00E8638E">
        <w:rPr>
          <w:rFonts w:ascii="Verdana" w:hAnsi="Verdana"/>
          <w:b/>
          <w:bCs/>
          <w:color w:val="000000"/>
          <w:sz w:val="20"/>
          <w:szCs w:val="20"/>
        </w:rPr>
        <w:t>Informacijos / kibernetinio saugumo reikalavimai</w:t>
      </w:r>
    </w:p>
    <w:p w14:paraId="66A2CB8F" w14:textId="07A16D15" w:rsidR="00993274" w:rsidRPr="00E8638E" w:rsidRDefault="00E8638E" w:rsidP="00E8638E">
      <w:pPr>
        <w:ind w:firstLine="567"/>
        <w:jc w:val="both"/>
        <w:rPr>
          <w:rFonts w:ascii="Verdana" w:hAnsi="Verdana"/>
          <w:sz w:val="20"/>
          <w:szCs w:val="20"/>
        </w:rPr>
      </w:pPr>
      <w:r>
        <w:rPr>
          <w:rFonts w:ascii="Verdana" w:hAnsi="Verdana"/>
          <w:sz w:val="20"/>
          <w:szCs w:val="20"/>
        </w:rPr>
        <w:t xml:space="preserve">13. </w:t>
      </w:r>
      <w:r w:rsidR="00993274" w:rsidRPr="00E8638E">
        <w:rPr>
          <w:rFonts w:ascii="Verdana" w:hAnsi="Verdana"/>
          <w:sz w:val="20"/>
          <w:szCs w:val="20"/>
        </w:rPr>
        <w:t>Perkančioji organizacija suteikia Paslaugų teikėjui prieigas prie savo informacinių sistemų, infrastruktūros ar duomenų per Privilegijuotos prieigos valdymo sistemą (PAM), užtikrinančią prieigų monitoringą, audito įrašus, laikinumą ir centralizuotą kontrolę. Suteiktas PAM naudotojas turi būti naudojamas tik konkrečiai sutartinei paslaugai ar darbui vykdyti, jis suteikiamas konkrečiam Paslaugų teikėjo darbuotojui ir negali būti dalinamas tarp kelių darbuotojų ar naudojamas kitais tikslais. </w:t>
      </w:r>
    </w:p>
    <w:p w14:paraId="227CF851" w14:textId="77777777" w:rsidR="00E8638E" w:rsidRDefault="00E8638E" w:rsidP="00E8638E">
      <w:pPr>
        <w:ind w:firstLine="567"/>
        <w:jc w:val="both"/>
        <w:rPr>
          <w:rFonts w:ascii="Verdana" w:hAnsi="Verdana"/>
          <w:sz w:val="20"/>
          <w:szCs w:val="20"/>
        </w:rPr>
      </w:pPr>
      <w:r>
        <w:rPr>
          <w:rFonts w:ascii="Verdana" w:hAnsi="Verdana"/>
          <w:sz w:val="20"/>
          <w:szCs w:val="20"/>
          <w:lang w:val="it-IT"/>
        </w:rPr>
        <w:t xml:space="preserve">13.1. </w:t>
      </w:r>
      <w:r w:rsidR="00993274" w:rsidRPr="0033169D">
        <w:rPr>
          <w:rFonts w:ascii="Verdana" w:hAnsi="Verdana"/>
          <w:sz w:val="20"/>
          <w:szCs w:val="20"/>
          <w:lang w:val="it-IT"/>
        </w:rPr>
        <w:t xml:space="preserve">Jei atsiranda papildomas poreikis suteikti prieigą, </w:t>
      </w:r>
      <w:r w:rsidR="00993274">
        <w:rPr>
          <w:rFonts w:ascii="Verdana" w:hAnsi="Verdana"/>
          <w:sz w:val="20"/>
          <w:szCs w:val="20"/>
          <w:lang w:val="it-IT"/>
        </w:rPr>
        <w:t>t</w:t>
      </w:r>
      <w:r w:rsidR="00993274" w:rsidRPr="0033169D">
        <w:rPr>
          <w:rFonts w:ascii="Verdana" w:hAnsi="Verdana"/>
          <w:sz w:val="20"/>
          <w:szCs w:val="20"/>
          <w:lang w:val="it-IT"/>
        </w:rPr>
        <w:t xml:space="preserve">iekėjas privalo iš anksto,  ne vėliau kaip prieš 5 darbo dienas, informuoti Perkančiąją organizaciją ir pagrįsti tokios prieigos būtinumą. </w:t>
      </w:r>
      <w:r w:rsidR="00993274" w:rsidRPr="003D5BFC">
        <w:rPr>
          <w:rFonts w:ascii="Verdana" w:hAnsi="Verdana"/>
          <w:sz w:val="20"/>
          <w:szCs w:val="20"/>
        </w:rPr>
        <w:t>Prieiga suteikiama tik Perkančiosios organizacijos sprendimu.</w:t>
      </w:r>
    </w:p>
    <w:p w14:paraId="49DFAE04" w14:textId="77777777" w:rsidR="00E8638E" w:rsidRDefault="00E8638E" w:rsidP="00E8638E">
      <w:pPr>
        <w:ind w:firstLine="567"/>
        <w:jc w:val="both"/>
        <w:rPr>
          <w:rFonts w:ascii="Verdana" w:hAnsi="Verdana"/>
          <w:sz w:val="20"/>
          <w:szCs w:val="20"/>
        </w:rPr>
      </w:pPr>
      <w:r>
        <w:rPr>
          <w:rFonts w:ascii="Verdana" w:hAnsi="Verdana"/>
          <w:sz w:val="20"/>
          <w:szCs w:val="20"/>
        </w:rPr>
        <w:t xml:space="preserve">13.2. </w:t>
      </w:r>
      <w:r w:rsidR="00993274" w:rsidRPr="0033169D">
        <w:rPr>
          <w:rFonts w:ascii="Verdana" w:hAnsi="Verdana"/>
          <w:sz w:val="20"/>
          <w:szCs w:val="20"/>
          <w:lang w:val="it-IT"/>
        </w:rPr>
        <w:t>Tiekėjui draudžiama naudoti alternatyvius ar nesuderintus prisijungimo būdus.</w:t>
      </w:r>
    </w:p>
    <w:p w14:paraId="6662C852" w14:textId="77777777" w:rsidR="00E8638E" w:rsidRDefault="00E8638E" w:rsidP="00E8638E">
      <w:pPr>
        <w:ind w:firstLine="567"/>
        <w:jc w:val="both"/>
        <w:rPr>
          <w:rFonts w:ascii="Verdana" w:hAnsi="Verdana"/>
          <w:sz w:val="20"/>
          <w:szCs w:val="20"/>
        </w:rPr>
      </w:pPr>
      <w:r>
        <w:rPr>
          <w:rFonts w:ascii="Verdana" w:hAnsi="Verdana"/>
          <w:sz w:val="20"/>
          <w:szCs w:val="20"/>
        </w:rPr>
        <w:t xml:space="preserve">13.3. </w:t>
      </w:r>
      <w:r w:rsidR="00993274" w:rsidRPr="0033169D">
        <w:rPr>
          <w:rFonts w:ascii="Verdana" w:hAnsi="Verdana"/>
          <w:sz w:val="20"/>
          <w:szCs w:val="20"/>
          <w:lang w:val="it-IT"/>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2C3EF3D4" w14:textId="77777777" w:rsidR="00E8638E" w:rsidRDefault="00E8638E" w:rsidP="00E8638E">
      <w:pPr>
        <w:ind w:firstLine="567"/>
        <w:jc w:val="both"/>
        <w:rPr>
          <w:rFonts w:ascii="Verdana" w:hAnsi="Verdana"/>
          <w:sz w:val="20"/>
          <w:szCs w:val="20"/>
        </w:rPr>
      </w:pPr>
      <w:r>
        <w:rPr>
          <w:rFonts w:ascii="Verdana" w:hAnsi="Verdana"/>
          <w:sz w:val="20"/>
          <w:szCs w:val="20"/>
        </w:rPr>
        <w:t xml:space="preserve">13.4. </w:t>
      </w:r>
      <w:r w:rsidR="00993274" w:rsidRPr="00E8638E">
        <w:rPr>
          <w:rFonts w:ascii="Verdana" w:hAnsi="Verdana"/>
          <w:sz w:val="20"/>
          <w:szCs w:val="20"/>
        </w:rPr>
        <w:t>Visa Tiekėjo naudojama įranga, operacinės sistemos ir programinė įranga, naudojama vykdant šią sutartį, turi būti teisėta</w:t>
      </w:r>
      <w:r w:rsidR="0D4D01E7" w:rsidRPr="00E8638E">
        <w:rPr>
          <w:rFonts w:ascii="Verdana" w:hAnsi="Verdana"/>
          <w:sz w:val="20"/>
          <w:szCs w:val="20"/>
        </w:rPr>
        <w:t xml:space="preserve"> ir </w:t>
      </w:r>
      <w:r w:rsidR="00993274" w:rsidRPr="00E8638E">
        <w:rPr>
          <w:rFonts w:ascii="Verdana" w:hAnsi="Verdana"/>
          <w:sz w:val="20"/>
          <w:szCs w:val="20"/>
        </w:rPr>
        <w:t xml:space="preserve">nepasibaigusio gyvavimo ciklo. </w:t>
      </w:r>
    </w:p>
    <w:p w14:paraId="425CC78E" w14:textId="77777777" w:rsidR="00E8638E" w:rsidRDefault="00E8638E" w:rsidP="00E8638E">
      <w:pPr>
        <w:ind w:firstLine="567"/>
        <w:jc w:val="both"/>
        <w:rPr>
          <w:rFonts w:ascii="Verdana" w:hAnsi="Verdana"/>
          <w:sz w:val="20"/>
          <w:szCs w:val="20"/>
        </w:rPr>
      </w:pPr>
      <w:r>
        <w:rPr>
          <w:rFonts w:ascii="Verdana" w:hAnsi="Verdana"/>
          <w:sz w:val="20"/>
          <w:szCs w:val="20"/>
        </w:rPr>
        <w:t xml:space="preserve">13.5. </w:t>
      </w:r>
      <w:r w:rsidR="00993274" w:rsidRPr="00E8638E">
        <w:rPr>
          <w:rFonts w:ascii="Verdana" w:hAnsi="Verdana"/>
          <w:sz w:val="20"/>
          <w:szCs w:val="20"/>
        </w:rPr>
        <w:t>Jei pagal sudarytą sutartį tiekėjui bus būtina pateikti į Perkančiosios organizacijos patalpas, jis tą galės padaryti tik su Perkančiosios organizacijos paskirtu lydinčiu asmeniu.</w:t>
      </w:r>
    </w:p>
    <w:p w14:paraId="68A435E0" w14:textId="77777777" w:rsidR="00E8638E" w:rsidRDefault="00E8638E" w:rsidP="00E8638E">
      <w:pPr>
        <w:ind w:firstLine="567"/>
        <w:jc w:val="both"/>
        <w:rPr>
          <w:rFonts w:ascii="Verdana" w:hAnsi="Verdana"/>
          <w:sz w:val="20"/>
          <w:szCs w:val="20"/>
        </w:rPr>
      </w:pPr>
      <w:r>
        <w:rPr>
          <w:rFonts w:ascii="Verdana" w:hAnsi="Verdana"/>
          <w:sz w:val="20"/>
          <w:szCs w:val="20"/>
        </w:rPr>
        <w:t xml:space="preserve">13.6. </w:t>
      </w:r>
      <w:r w:rsidR="00993274" w:rsidRPr="00E8638E">
        <w:rPr>
          <w:rFonts w:ascii="Verdana" w:hAnsi="Verdana"/>
          <w:sz w:val="20"/>
          <w:szCs w:val="20"/>
        </w:rPr>
        <w:t>Paslaugų teikėjas neturi teisės kopijuoti, perkelti ar kitaip tvarkyti duomenų, esančių duomenų masyvuose, išskyrus atvejus, kai tai būtina gedimo diagnostikai ir tik suderinus su Perkančiąja organizacija.</w:t>
      </w:r>
    </w:p>
    <w:p w14:paraId="1B417EF3" w14:textId="77777777" w:rsidR="00E8638E" w:rsidRDefault="00E8638E" w:rsidP="00E8638E">
      <w:pPr>
        <w:ind w:firstLine="567"/>
        <w:jc w:val="both"/>
        <w:rPr>
          <w:rFonts w:ascii="Verdana" w:hAnsi="Verdana"/>
          <w:sz w:val="20"/>
          <w:szCs w:val="20"/>
        </w:rPr>
      </w:pPr>
      <w:r>
        <w:rPr>
          <w:rFonts w:ascii="Verdana" w:hAnsi="Verdana"/>
          <w:sz w:val="20"/>
          <w:szCs w:val="20"/>
        </w:rPr>
        <w:lastRenderedPageBreak/>
        <w:t xml:space="preserve">13.7. </w:t>
      </w:r>
      <w:r w:rsidR="00993274" w:rsidRPr="00E8638E">
        <w:rPr>
          <w:rFonts w:ascii="Verdana" w:hAnsi="Verdana"/>
          <w:sz w:val="20"/>
          <w:szCs w:val="20"/>
        </w:rPr>
        <w:t>Apie bet kokį informacijos ir (arba) kibernetinį incidentą</w:t>
      </w:r>
      <w:r w:rsidR="00993274">
        <w:rPr>
          <w:rStyle w:val="Puslapioinaosnuoroda"/>
          <w:rFonts w:ascii="Verdana" w:hAnsi="Verdana"/>
          <w:sz w:val="20"/>
          <w:szCs w:val="20"/>
        </w:rPr>
        <w:footnoteReference w:id="2"/>
      </w:r>
      <w:r w:rsidR="00993274" w:rsidRPr="00E8638E">
        <w:rPr>
          <w:rFonts w:ascii="Verdana" w:hAnsi="Verdana"/>
          <w:sz w:val="20"/>
          <w:szCs w:val="20"/>
        </w:rPr>
        <w:t xml:space="preserve">, kuris yra susijęs su Perkančiosios organizacijos informacinėmis sistemomis, duomenimis (pagal sutartį) Tiekėjas privalo nedelsdamas ir neatlygintinai, kai tik sužino apie tokį incidentą, informuoti Perkančiosios organizacijos kibernetinio saugumo vadovą el. paštu: </w:t>
      </w:r>
      <w:hyperlink r:id="rId11" w:history="1">
        <w:r w:rsidR="00993274" w:rsidRPr="00E8638E">
          <w:rPr>
            <w:rStyle w:val="Hipersaitas"/>
            <w:rFonts w:ascii="Verdana" w:hAnsi="Verdana"/>
            <w:sz w:val="20"/>
            <w:szCs w:val="20"/>
          </w:rPr>
          <w:t>ciso@lrt.lt</w:t>
        </w:r>
      </w:hyperlink>
      <w:r w:rsidR="00993274" w:rsidRPr="00E8638E">
        <w:rPr>
          <w:rFonts w:ascii="Verdana" w:hAnsi="Verdana"/>
          <w:sz w:val="20"/>
          <w:szCs w:val="20"/>
        </w:rPr>
        <w:t xml:space="preserve"> ir telefonu +37060248636.</w:t>
      </w:r>
    </w:p>
    <w:p w14:paraId="3FEC01CF" w14:textId="77777777" w:rsidR="00E8638E" w:rsidRDefault="00E8638E" w:rsidP="00E8638E">
      <w:pPr>
        <w:ind w:firstLine="567"/>
        <w:jc w:val="both"/>
        <w:rPr>
          <w:rFonts w:ascii="Verdana" w:hAnsi="Verdana"/>
          <w:sz w:val="20"/>
          <w:szCs w:val="20"/>
        </w:rPr>
      </w:pPr>
      <w:r>
        <w:rPr>
          <w:rFonts w:ascii="Verdana" w:hAnsi="Verdana"/>
          <w:sz w:val="20"/>
          <w:szCs w:val="20"/>
        </w:rPr>
        <w:t xml:space="preserve">13.8. </w:t>
      </w:r>
      <w:r w:rsidR="00993274" w:rsidRPr="00E8638E">
        <w:rPr>
          <w:rFonts w:ascii="Verdana" w:hAnsi="Verdana"/>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755096DD" w14:textId="77777777" w:rsidR="00E8638E" w:rsidRDefault="00E8638E" w:rsidP="00E8638E">
      <w:pPr>
        <w:ind w:firstLine="567"/>
        <w:jc w:val="both"/>
        <w:rPr>
          <w:rFonts w:ascii="Verdana" w:hAnsi="Verdana"/>
          <w:sz w:val="20"/>
          <w:szCs w:val="20"/>
        </w:rPr>
      </w:pPr>
      <w:r>
        <w:rPr>
          <w:rFonts w:ascii="Verdana" w:hAnsi="Verdana"/>
          <w:sz w:val="20"/>
          <w:szCs w:val="20"/>
        </w:rPr>
        <w:t xml:space="preserve">13.9. </w:t>
      </w:r>
      <w:r w:rsidR="00993274" w:rsidRPr="00E8638E">
        <w:rPr>
          <w:rFonts w:ascii="Verdana" w:hAnsi="Verdana"/>
          <w:sz w:val="20"/>
          <w:szCs w:val="20"/>
        </w:rPr>
        <w:t xml:space="preserve">Apie incidento suvaldymą Tiekėjas privalo nedelsdamas, kai tik incidentas suvaldytas, informuoti Perkančiosios organizacijos kibernetinio saugumo vadovą el. paštu </w:t>
      </w:r>
      <w:hyperlink r:id="rId12" w:history="1">
        <w:r w:rsidR="00993274" w:rsidRPr="00E8638E">
          <w:rPr>
            <w:rStyle w:val="Hipersaitas"/>
            <w:rFonts w:ascii="Verdana" w:hAnsi="Verdana"/>
            <w:sz w:val="20"/>
            <w:szCs w:val="20"/>
          </w:rPr>
          <w:t>ciso@lrt.lt</w:t>
        </w:r>
      </w:hyperlink>
      <w:r w:rsidR="00993274" w:rsidRPr="00E8638E">
        <w:rPr>
          <w:rFonts w:ascii="Verdana" w:hAnsi="Verdana"/>
          <w:sz w:val="20"/>
          <w:szCs w:val="20"/>
        </w:rPr>
        <w:t xml:space="preserve"> ir telefonu +37060248636.</w:t>
      </w:r>
    </w:p>
    <w:p w14:paraId="1FA12D61" w14:textId="77777777" w:rsidR="00E8638E" w:rsidRDefault="00E8638E" w:rsidP="00E8638E">
      <w:pPr>
        <w:ind w:firstLine="567"/>
        <w:jc w:val="both"/>
        <w:rPr>
          <w:rFonts w:ascii="Verdana" w:hAnsi="Verdana"/>
          <w:sz w:val="20"/>
          <w:szCs w:val="20"/>
        </w:rPr>
      </w:pPr>
      <w:r>
        <w:rPr>
          <w:rFonts w:ascii="Verdana" w:hAnsi="Verdana"/>
          <w:sz w:val="20"/>
          <w:szCs w:val="20"/>
        </w:rPr>
        <w:t xml:space="preserve">13.20. </w:t>
      </w:r>
      <w:r w:rsidR="00993274" w:rsidRPr="00E8638E">
        <w:rPr>
          <w:rFonts w:ascii="Verdana" w:hAnsi="Verdana"/>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3" w:history="1">
        <w:r w:rsidR="00993274" w:rsidRPr="00E8638E">
          <w:rPr>
            <w:rStyle w:val="Hipersaitas"/>
            <w:rFonts w:ascii="Verdana" w:hAnsi="Verdana"/>
            <w:sz w:val="20"/>
            <w:szCs w:val="20"/>
          </w:rPr>
          <w:t>ciso@lrt.lt</w:t>
        </w:r>
      </w:hyperlink>
      <w:r w:rsidR="00993274" w:rsidRPr="00E8638E">
        <w:rPr>
          <w:rFonts w:ascii="Verdana" w:hAnsi="Verdana"/>
          <w:sz w:val="20"/>
          <w:szCs w:val="20"/>
        </w:rPr>
        <w:t>.</w:t>
      </w:r>
    </w:p>
    <w:p w14:paraId="0058AED9" w14:textId="35083EEB" w:rsidR="00B2758E" w:rsidRPr="00E8638E" w:rsidRDefault="00E8638E" w:rsidP="00E8638E">
      <w:pPr>
        <w:ind w:firstLine="567"/>
        <w:jc w:val="both"/>
        <w:rPr>
          <w:rFonts w:ascii="Verdana" w:hAnsi="Verdana"/>
          <w:sz w:val="20"/>
          <w:szCs w:val="20"/>
        </w:rPr>
      </w:pPr>
      <w:r>
        <w:rPr>
          <w:rFonts w:ascii="Verdana" w:hAnsi="Verdana"/>
          <w:sz w:val="20"/>
          <w:szCs w:val="20"/>
        </w:rPr>
        <w:t xml:space="preserve">13.21. </w:t>
      </w:r>
      <w:r w:rsidR="00993274" w:rsidRPr="00E8638E">
        <w:rPr>
          <w:rFonts w:ascii="Verdana" w:hAnsi="Verdana"/>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6423161F" w14:textId="77777777" w:rsidR="00EB5FA2" w:rsidRPr="00107E70" w:rsidRDefault="00EB5FA2" w:rsidP="007803EF">
      <w:pPr>
        <w:pStyle w:val="Sraopastraipa"/>
        <w:tabs>
          <w:tab w:val="left" w:pos="1212"/>
        </w:tabs>
        <w:autoSpaceDE w:val="0"/>
        <w:autoSpaceDN w:val="0"/>
        <w:adjustRightInd w:val="0"/>
        <w:ind w:left="709"/>
        <w:jc w:val="both"/>
        <w:rPr>
          <w:rFonts w:ascii="Verdana" w:hAnsi="Verdana"/>
          <w:color w:val="000000"/>
          <w:sz w:val="20"/>
          <w:szCs w:val="20"/>
        </w:rPr>
      </w:pPr>
    </w:p>
    <w:p w14:paraId="311490A9" w14:textId="21D5A188" w:rsidR="002A61ED" w:rsidRPr="00E8638E" w:rsidRDefault="00E8638E" w:rsidP="00E8638E">
      <w:pPr>
        <w:jc w:val="center"/>
        <w:rPr>
          <w:rFonts w:ascii="Verdana" w:hAnsi="Verdana"/>
          <w:b/>
          <w:bCs/>
          <w:color w:val="000000"/>
          <w:sz w:val="20"/>
          <w:szCs w:val="20"/>
        </w:rPr>
      </w:pPr>
      <w:r>
        <w:rPr>
          <w:rFonts w:ascii="Verdana" w:hAnsi="Verdana"/>
          <w:b/>
          <w:bCs/>
          <w:color w:val="000000"/>
          <w:sz w:val="20"/>
          <w:szCs w:val="20"/>
        </w:rPr>
        <w:t xml:space="preserve">VII. </w:t>
      </w:r>
      <w:r w:rsidR="0052457B" w:rsidRPr="00E8638E">
        <w:rPr>
          <w:rFonts w:ascii="Verdana" w:hAnsi="Verdana"/>
          <w:b/>
          <w:bCs/>
          <w:color w:val="000000"/>
          <w:sz w:val="20"/>
          <w:szCs w:val="20"/>
        </w:rPr>
        <w:t>Baigiamosios nuostatos</w:t>
      </w:r>
    </w:p>
    <w:p w14:paraId="7CFE5E5C" w14:textId="37978FBB" w:rsidR="0052457B" w:rsidRPr="00107E70" w:rsidRDefault="00E8638E" w:rsidP="00E8638E">
      <w:pPr>
        <w:tabs>
          <w:tab w:val="left" w:pos="1134"/>
        </w:tabs>
        <w:ind w:firstLine="567"/>
        <w:jc w:val="both"/>
        <w:rPr>
          <w:rFonts w:ascii="Verdana" w:hAnsi="Verdana"/>
          <w:color w:val="000000"/>
          <w:sz w:val="20"/>
          <w:szCs w:val="20"/>
        </w:rPr>
      </w:pPr>
      <w:r>
        <w:rPr>
          <w:rFonts w:ascii="Verdana" w:hAnsi="Verdana"/>
          <w:color w:val="000000"/>
          <w:sz w:val="20"/>
          <w:szCs w:val="20"/>
        </w:rPr>
        <w:t xml:space="preserve">14. </w:t>
      </w:r>
      <w:r w:rsidR="0052457B" w:rsidRPr="00107E70">
        <w:rPr>
          <w:rFonts w:ascii="Verdana" w:hAnsi="Verdana"/>
          <w:color w:val="000000"/>
          <w:sz w:val="20"/>
          <w:szCs w:val="20"/>
        </w:rPr>
        <w:t>Paslaugos gali būti teikiamos lietuvių ir / arba anglų kalbomis. Pirmenybė teikiama lietuvių kalbai. Jeigu neįmanoma paslaugų teikti lietuvių kalba, tuomet Paslaugos teikiamos anglų kalba.</w:t>
      </w:r>
    </w:p>
    <w:p w14:paraId="7E8BC22D" w14:textId="77777777" w:rsidR="002A61ED" w:rsidRPr="00107E70" w:rsidRDefault="002A61ED" w:rsidP="002A61ED">
      <w:pPr>
        <w:tabs>
          <w:tab w:val="right" w:leader="underscore" w:pos="8505"/>
        </w:tabs>
        <w:jc w:val="center"/>
        <w:rPr>
          <w:rFonts w:ascii="Verdana" w:hAnsi="Verdana"/>
          <w:color w:val="000000"/>
          <w:sz w:val="20"/>
          <w:szCs w:val="20"/>
        </w:rPr>
      </w:pPr>
    </w:p>
    <w:p w14:paraId="52A539F9" w14:textId="77777777" w:rsidR="002A61ED" w:rsidRPr="00107E70" w:rsidRDefault="002A61ED" w:rsidP="002A61ED">
      <w:pPr>
        <w:spacing w:after="480"/>
        <w:jc w:val="center"/>
        <w:rPr>
          <w:rFonts w:ascii="Verdana" w:hAnsi="Verdana"/>
          <w:b/>
          <w:bCs/>
          <w:sz w:val="20"/>
          <w:szCs w:val="20"/>
          <w:lang w:eastAsia="en-US"/>
        </w:rPr>
      </w:pPr>
    </w:p>
    <w:sectPr w:rsidR="002A61ED" w:rsidRPr="00107E70" w:rsidSect="00D8214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1A7FE" w14:textId="77777777" w:rsidR="00F111AF" w:rsidRDefault="00F111AF" w:rsidP="00210F3C">
      <w:r>
        <w:separator/>
      </w:r>
    </w:p>
  </w:endnote>
  <w:endnote w:type="continuationSeparator" w:id="0">
    <w:p w14:paraId="2EE9A870" w14:textId="77777777" w:rsidR="00F111AF" w:rsidRDefault="00F111AF" w:rsidP="00210F3C">
      <w:r>
        <w:continuationSeparator/>
      </w:r>
    </w:p>
  </w:endnote>
  <w:endnote w:type="continuationNotice" w:id="1">
    <w:p w14:paraId="0534FF58" w14:textId="77777777" w:rsidR="00F111AF" w:rsidRDefault="00F11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9BFA" w14:textId="77777777" w:rsidR="00F111AF" w:rsidRDefault="00F111AF" w:rsidP="00210F3C">
      <w:r>
        <w:separator/>
      </w:r>
    </w:p>
  </w:footnote>
  <w:footnote w:type="continuationSeparator" w:id="0">
    <w:p w14:paraId="02686991" w14:textId="77777777" w:rsidR="00F111AF" w:rsidRDefault="00F111AF" w:rsidP="00210F3C">
      <w:r>
        <w:continuationSeparator/>
      </w:r>
    </w:p>
  </w:footnote>
  <w:footnote w:type="continuationNotice" w:id="1">
    <w:p w14:paraId="62513D63" w14:textId="77777777" w:rsidR="00F111AF" w:rsidRDefault="00F111AF"/>
  </w:footnote>
  <w:footnote w:id="2">
    <w:p w14:paraId="63CF681B" w14:textId="77777777" w:rsidR="00993274" w:rsidRPr="008E716B" w:rsidRDefault="00993274" w:rsidP="008E716B">
      <w:pPr>
        <w:pStyle w:val="Puslapioinaostekstas"/>
        <w:jc w:val="both"/>
        <w:rPr>
          <w:rFonts w:ascii="Verdana" w:hAnsi="Verdana"/>
          <w:sz w:val="18"/>
          <w:szCs w:val="18"/>
        </w:rPr>
      </w:pPr>
      <w:r w:rsidRPr="008E716B">
        <w:rPr>
          <w:rStyle w:val="Puslapioinaosnuoroda"/>
          <w:rFonts w:ascii="Verdana" w:hAnsi="Verdana"/>
          <w:sz w:val="18"/>
          <w:szCs w:val="18"/>
        </w:rPr>
        <w:footnoteRef/>
      </w:r>
      <w:r w:rsidRPr="008E716B">
        <w:rPr>
          <w:rFonts w:ascii="Verdana" w:hAnsi="Verdana"/>
          <w:sz w:val="18"/>
          <w:szCs w:val="18"/>
        </w:rPr>
        <w:t xml:space="preserve"> 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p w14:paraId="26D9B84A" w14:textId="77777777" w:rsidR="00993274" w:rsidRDefault="00993274" w:rsidP="00993274">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7069"/>
    <w:multiLevelType w:val="multilevel"/>
    <w:tmpl w:val="7526ABF4"/>
    <w:lvl w:ilvl="0">
      <w:start w:val="1"/>
      <w:numFmt w:val="decimal"/>
      <w:lvlText w:val="%1."/>
      <w:lvlJc w:val="left"/>
      <w:pPr>
        <w:ind w:left="0" w:firstLine="0"/>
      </w:pPr>
      <w:rPr>
        <w:rFonts w:hint="default"/>
        <w:b/>
        <w:bCs/>
      </w:rPr>
    </w:lvl>
    <w:lvl w:ilvl="1">
      <w:start w:val="1"/>
      <w:numFmt w:val="decimal"/>
      <w:lvlText w:val="%1.%2."/>
      <w:lvlJc w:val="left"/>
      <w:pPr>
        <w:ind w:left="0" w:firstLine="0"/>
      </w:pPr>
      <w:rPr>
        <w:rFonts w:hint="default"/>
        <w:b w:val="0"/>
        <w:bCs w:val="0"/>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b w:val="0"/>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660827"/>
    <w:multiLevelType w:val="hybridMultilevel"/>
    <w:tmpl w:val="63EE351A"/>
    <w:lvl w:ilvl="0" w:tplc="D1403D6A">
      <w:start w:val="1"/>
      <w:numFmt w:val="decimal"/>
      <w:lvlText w:val="7.2.%1."/>
      <w:lvlJc w:val="center"/>
      <w:pPr>
        <w:ind w:left="1980" w:hanging="360"/>
      </w:pPr>
      <w:rPr>
        <w:rFonts w:hint="default"/>
      </w:rPr>
    </w:lvl>
    <w:lvl w:ilvl="1" w:tplc="FFFFFFFF">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703B85"/>
    <w:multiLevelType w:val="hybridMultilevel"/>
    <w:tmpl w:val="11D695A8"/>
    <w:lvl w:ilvl="0" w:tplc="F886B46C">
      <w:start w:val="1"/>
      <w:numFmt w:val="upperRoman"/>
      <w:lvlText w:val="%1."/>
      <w:lvlJc w:val="left"/>
      <w:pPr>
        <w:ind w:left="1288" w:hanging="720"/>
      </w:pPr>
      <w:rPr>
        <w:rFonts w:hint="default"/>
        <w:b/>
        <w:bCs/>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39703211"/>
    <w:multiLevelType w:val="hybridMultilevel"/>
    <w:tmpl w:val="294228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5A19F3"/>
    <w:multiLevelType w:val="hybridMultilevel"/>
    <w:tmpl w:val="89340360"/>
    <w:lvl w:ilvl="0" w:tplc="FD80DB6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FA8B4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B4FCF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40F94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88E3A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B0743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6AB59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866A3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32D54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9C53012"/>
    <w:multiLevelType w:val="hybridMultilevel"/>
    <w:tmpl w:val="ECE486BC"/>
    <w:lvl w:ilvl="0" w:tplc="CE24E552">
      <w:start w:val="1"/>
      <w:numFmt w:val="decimal"/>
      <w:lvlText w:val="8.2.%1"/>
      <w:lvlJc w:val="center"/>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EB3548"/>
    <w:multiLevelType w:val="hybridMultilevel"/>
    <w:tmpl w:val="EFE83DFA"/>
    <w:lvl w:ilvl="0" w:tplc="A0FA2B2E">
      <w:start w:val="1"/>
      <w:numFmt w:val="decimal"/>
      <w:lvlText w:val="7.%1."/>
      <w:lvlJc w:val="center"/>
      <w:pPr>
        <w:ind w:left="1260" w:hanging="360"/>
      </w:pPr>
      <w:rPr>
        <w:rFonts w:hint="default"/>
      </w:rPr>
    </w:lvl>
    <w:lvl w:ilvl="1" w:tplc="FFFFFFFF">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7" w15:restartNumberingAfterBreak="0">
    <w:nsid w:val="67DD5754"/>
    <w:multiLevelType w:val="multilevel"/>
    <w:tmpl w:val="CF8815FA"/>
    <w:lvl w:ilvl="0">
      <w:start w:val="6"/>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9"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B0C5A8B"/>
    <w:multiLevelType w:val="hybridMultilevel"/>
    <w:tmpl w:val="D4D23B84"/>
    <w:lvl w:ilvl="0" w:tplc="E00E0FA2">
      <w:start w:val="1"/>
      <w:numFmt w:val="decimal"/>
      <w:lvlText w:val="3.%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46190535">
    <w:abstractNumId w:val="20"/>
  </w:num>
  <w:num w:numId="2" w16cid:durableId="1035423694">
    <w:abstractNumId w:val="11"/>
  </w:num>
  <w:num w:numId="3" w16cid:durableId="986976016">
    <w:abstractNumId w:val="12"/>
  </w:num>
  <w:num w:numId="4" w16cid:durableId="1853257232">
    <w:abstractNumId w:val="19"/>
  </w:num>
  <w:num w:numId="5" w16cid:durableId="1446774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10"/>
  </w:num>
  <w:num w:numId="7" w16cid:durableId="1884709602">
    <w:abstractNumId w:val="15"/>
  </w:num>
  <w:num w:numId="8" w16cid:durableId="18518719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8"/>
  </w:num>
  <w:num w:numId="10" w16cid:durableId="397939466">
    <w:abstractNumId w:val="9"/>
  </w:num>
  <w:num w:numId="11" w16cid:durableId="440414519">
    <w:abstractNumId w:val="18"/>
  </w:num>
  <w:num w:numId="12" w16cid:durableId="1005472115">
    <w:abstractNumId w:val="14"/>
  </w:num>
  <w:num w:numId="13" w16cid:durableId="1585408777">
    <w:abstractNumId w:val="5"/>
  </w:num>
  <w:num w:numId="14" w16cid:durableId="2021469305">
    <w:abstractNumId w:val="2"/>
  </w:num>
  <w:num w:numId="15" w16cid:durableId="9905942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3"/>
  </w:num>
  <w:num w:numId="17" w16cid:durableId="1289356289">
    <w:abstractNumId w:val="4"/>
  </w:num>
  <w:num w:numId="18" w16cid:durableId="2091385916">
    <w:abstractNumId w:val="6"/>
  </w:num>
  <w:num w:numId="19" w16cid:durableId="1782064182">
    <w:abstractNumId w:val="17"/>
  </w:num>
  <w:num w:numId="20" w16cid:durableId="1475172250">
    <w:abstractNumId w:val="21"/>
  </w:num>
  <w:num w:numId="21" w16cid:durableId="1084761979">
    <w:abstractNumId w:val="16"/>
  </w:num>
  <w:num w:numId="22" w16cid:durableId="1798258518">
    <w:abstractNumId w:val="13"/>
  </w:num>
  <w:num w:numId="23" w16cid:durableId="1610889558">
    <w:abstractNumId w:val="1"/>
  </w:num>
  <w:num w:numId="24" w16cid:durableId="1963995413">
    <w:abstractNumId w:val="7"/>
  </w:num>
  <w:num w:numId="25" w16cid:durableId="1352995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138DF"/>
    <w:rsid w:val="00014106"/>
    <w:rsid w:val="00023E37"/>
    <w:rsid w:val="00025959"/>
    <w:rsid w:val="00025FA0"/>
    <w:rsid w:val="00026BD5"/>
    <w:rsid w:val="00026CD2"/>
    <w:rsid w:val="00026E8D"/>
    <w:rsid w:val="0003309A"/>
    <w:rsid w:val="00036AC9"/>
    <w:rsid w:val="00037347"/>
    <w:rsid w:val="00040A13"/>
    <w:rsid w:val="000412BC"/>
    <w:rsid w:val="0004478F"/>
    <w:rsid w:val="000476A2"/>
    <w:rsid w:val="000525F7"/>
    <w:rsid w:val="00054833"/>
    <w:rsid w:val="00071B6A"/>
    <w:rsid w:val="00072B0C"/>
    <w:rsid w:val="000735F6"/>
    <w:rsid w:val="00075350"/>
    <w:rsid w:val="000834B4"/>
    <w:rsid w:val="0008554B"/>
    <w:rsid w:val="00087A19"/>
    <w:rsid w:val="00091835"/>
    <w:rsid w:val="000928C5"/>
    <w:rsid w:val="00092F51"/>
    <w:rsid w:val="00094368"/>
    <w:rsid w:val="000A0649"/>
    <w:rsid w:val="000A3A5F"/>
    <w:rsid w:val="000A43F7"/>
    <w:rsid w:val="000A7A7B"/>
    <w:rsid w:val="000B3567"/>
    <w:rsid w:val="000B3F3E"/>
    <w:rsid w:val="000B6773"/>
    <w:rsid w:val="000C10AE"/>
    <w:rsid w:val="000C69BB"/>
    <w:rsid w:val="000C707C"/>
    <w:rsid w:val="000C7562"/>
    <w:rsid w:val="000D321F"/>
    <w:rsid w:val="000D4194"/>
    <w:rsid w:val="000D46DD"/>
    <w:rsid w:val="000D56AE"/>
    <w:rsid w:val="000D7252"/>
    <w:rsid w:val="000E17C7"/>
    <w:rsid w:val="000F08F8"/>
    <w:rsid w:val="000F29C1"/>
    <w:rsid w:val="0010176A"/>
    <w:rsid w:val="0010652A"/>
    <w:rsid w:val="00107053"/>
    <w:rsid w:val="00107E70"/>
    <w:rsid w:val="001174F0"/>
    <w:rsid w:val="0011797D"/>
    <w:rsid w:val="0012279E"/>
    <w:rsid w:val="00130DAD"/>
    <w:rsid w:val="00132E0D"/>
    <w:rsid w:val="0013616F"/>
    <w:rsid w:val="00143B1F"/>
    <w:rsid w:val="00143B49"/>
    <w:rsid w:val="00145395"/>
    <w:rsid w:val="00146F33"/>
    <w:rsid w:val="001477B1"/>
    <w:rsid w:val="001571C8"/>
    <w:rsid w:val="00163F2A"/>
    <w:rsid w:val="00165A33"/>
    <w:rsid w:val="00166F61"/>
    <w:rsid w:val="001727FF"/>
    <w:rsid w:val="00185CE8"/>
    <w:rsid w:val="00186E96"/>
    <w:rsid w:val="001875E5"/>
    <w:rsid w:val="00195DE5"/>
    <w:rsid w:val="001A2508"/>
    <w:rsid w:val="001A700B"/>
    <w:rsid w:val="001B0E15"/>
    <w:rsid w:val="001C245F"/>
    <w:rsid w:val="001C251C"/>
    <w:rsid w:val="001C65B4"/>
    <w:rsid w:val="001C6A85"/>
    <w:rsid w:val="001D00F6"/>
    <w:rsid w:val="001D5E53"/>
    <w:rsid w:val="001E2984"/>
    <w:rsid w:val="001F0529"/>
    <w:rsid w:val="001F0BC7"/>
    <w:rsid w:val="001F3E50"/>
    <w:rsid w:val="001F6602"/>
    <w:rsid w:val="00202B9C"/>
    <w:rsid w:val="00210F3C"/>
    <w:rsid w:val="00215944"/>
    <w:rsid w:val="002174ED"/>
    <w:rsid w:val="0022563F"/>
    <w:rsid w:val="00226FDB"/>
    <w:rsid w:val="002327BE"/>
    <w:rsid w:val="002340F4"/>
    <w:rsid w:val="002347B4"/>
    <w:rsid w:val="00236646"/>
    <w:rsid w:val="00246A18"/>
    <w:rsid w:val="00257910"/>
    <w:rsid w:val="00260B51"/>
    <w:rsid w:val="00262682"/>
    <w:rsid w:val="00266C5D"/>
    <w:rsid w:val="00286727"/>
    <w:rsid w:val="00290C62"/>
    <w:rsid w:val="00294258"/>
    <w:rsid w:val="002A61ED"/>
    <w:rsid w:val="002B0554"/>
    <w:rsid w:val="002B0BF8"/>
    <w:rsid w:val="002B76A8"/>
    <w:rsid w:val="002C0C07"/>
    <w:rsid w:val="002C19B6"/>
    <w:rsid w:val="002C2FCD"/>
    <w:rsid w:val="002C7A4B"/>
    <w:rsid w:val="002D05A9"/>
    <w:rsid w:val="002D0D1A"/>
    <w:rsid w:val="002D1F43"/>
    <w:rsid w:val="002D3CD1"/>
    <w:rsid w:val="002D6E56"/>
    <w:rsid w:val="002D73BC"/>
    <w:rsid w:val="002D7A3F"/>
    <w:rsid w:val="002E5D46"/>
    <w:rsid w:val="002F36F9"/>
    <w:rsid w:val="002F3AA6"/>
    <w:rsid w:val="0030250B"/>
    <w:rsid w:val="00304333"/>
    <w:rsid w:val="003055E0"/>
    <w:rsid w:val="0030704B"/>
    <w:rsid w:val="003132F8"/>
    <w:rsid w:val="00313A81"/>
    <w:rsid w:val="00313F99"/>
    <w:rsid w:val="0031478D"/>
    <w:rsid w:val="00321936"/>
    <w:rsid w:val="00323DE2"/>
    <w:rsid w:val="00333245"/>
    <w:rsid w:val="00333817"/>
    <w:rsid w:val="00337031"/>
    <w:rsid w:val="003510D1"/>
    <w:rsid w:val="00351F41"/>
    <w:rsid w:val="00353C24"/>
    <w:rsid w:val="0035507B"/>
    <w:rsid w:val="00355105"/>
    <w:rsid w:val="00355DA3"/>
    <w:rsid w:val="003579B6"/>
    <w:rsid w:val="003630E5"/>
    <w:rsid w:val="00364C16"/>
    <w:rsid w:val="00365D65"/>
    <w:rsid w:val="003704FB"/>
    <w:rsid w:val="00371D75"/>
    <w:rsid w:val="00375A4C"/>
    <w:rsid w:val="00375BD5"/>
    <w:rsid w:val="00376C0F"/>
    <w:rsid w:val="00380DB0"/>
    <w:rsid w:val="00382973"/>
    <w:rsid w:val="00385F7B"/>
    <w:rsid w:val="00386302"/>
    <w:rsid w:val="00387890"/>
    <w:rsid w:val="003912D7"/>
    <w:rsid w:val="003A5995"/>
    <w:rsid w:val="003B2F10"/>
    <w:rsid w:val="003B3C04"/>
    <w:rsid w:val="003B7BAF"/>
    <w:rsid w:val="003C164B"/>
    <w:rsid w:val="003C1B32"/>
    <w:rsid w:val="003D005D"/>
    <w:rsid w:val="003D6096"/>
    <w:rsid w:val="003E23D2"/>
    <w:rsid w:val="003E5465"/>
    <w:rsid w:val="003F0A7C"/>
    <w:rsid w:val="003F37E0"/>
    <w:rsid w:val="003F3BD5"/>
    <w:rsid w:val="003F7107"/>
    <w:rsid w:val="004030C5"/>
    <w:rsid w:val="00403665"/>
    <w:rsid w:val="00410F6F"/>
    <w:rsid w:val="00411CA7"/>
    <w:rsid w:val="0041212A"/>
    <w:rsid w:val="00421412"/>
    <w:rsid w:val="00425456"/>
    <w:rsid w:val="00425E94"/>
    <w:rsid w:val="00434AD0"/>
    <w:rsid w:val="00444FED"/>
    <w:rsid w:val="00445A9A"/>
    <w:rsid w:val="0045407E"/>
    <w:rsid w:val="00454691"/>
    <w:rsid w:val="00460475"/>
    <w:rsid w:val="00470FFE"/>
    <w:rsid w:val="004715EB"/>
    <w:rsid w:val="004718EB"/>
    <w:rsid w:val="00471F17"/>
    <w:rsid w:val="0047364D"/>
    <w:rsid w:val="00477641"/>
    <w:rsid w:val="0048421F"/>
    <w:rsid w:val="004902B8"/>
    <w:rsid w:val="00490E39"/>
    <w:rsid w:val="00493DE7"/>
    <w:rsid w:val="00494909"/>
    <w:rsid w:val="00496C59"/>
    <w:rsid w:val="004A09B7"/>
    <w:rsid w:val="004A6A8D"/>
    <w:rsid w:val="004A7E49"/>
    <w:rsid w:val="004B156B"/>
    <w:rsid w:val="004B24CB"/>
    <w:rsid w:val="004C5B36"/>
    <w:rsid w:val="004D5EE2"/>
    <w:rsid w:val="004E46C1"/>
    <w:rsid w:val="004E5D07"/>
    <w:rsid w:val="004F7E57"/>
    <w:rsid w:val="0050612F"/>
    <w:rsid w:val="00507EB8"/>
    <w:rsid w:val="00510C87"/>
    <w:rsid w:val="005116CB"/>
    <w:rsid w:val="0052457B"/>
    <w:rsid w:val="005347C1"/>
    <w:rsid w:val="00540300"/>
    <w:rsid w:val="005455EE"/>
    <w:rsid w:val="005540C7"/>
    <w:rsid w:val="00554C41"/>
    <w:rsid w:val="00556D34"/>
    <w:rsid w:val="00557C34"/>
    <w:rsid w:val="00565513"/>
    <w:rsid w:val="0057218A"/>
    <w:rsid w:val="00582EAC"/>
    <w:rsid w:val="005835B1"/>
    <w:rsid w:val="00587DFC"/>
    <w:rsid w:val="005924F0"/>
    <w:rsid w:val="00593C87"/>
    <w:rsid w:val="0059418A"/>
    <w:rsid w:val="00597A5E"/>
    <w:rsid w:val="005A1685"/>
    <w:rsid w:val="005A2B3A"/>
    <w:rsid w:val="005B6900"/>
    <w:rsid w:val="005C065B"/>
    <w:rsid w:val="005C37DE"/>
    <w:rsid w:val="005C7991"/>
    <w:rsid w:val="005D074C"/>
    <w:rsid w:val="005D3424"/>
    <w:rsid w:val="005E1180"/>
    <w:rsid w:val="005F280F"/>
    <w:rsid w:val="005F3614"/>
    <w:rsid w:val="005F3D89"/>
    <w:rsid w:val="005F6805"/>
    <w:rsid w:val="00603CFC"/>
    <w:rsid w:val="0060495E"/>
    <w:rsid w:val="0060558B"/>
    <w:rsid w:val="006065B0"/>
    <w:rsid w:val="0061002F"/>
    <w:rsid w:val="006100C6"/>
    <w:rsid w:val="00610EF0"/>
    <w:rsid w:val="00612E27"/>
    <w:rsid w:val="0061359A"/>
    <w:rsid w:val="0063528D"/>
    <w:rsid w:val="006376B2"/>
    <w:rsid w:val="00643780"/>
    <w:rsid w:val="006472AC"/>
    <w:rsid w:val="00647424"/>
    <w:rsid w:val="00651C34"/>
    <w:rsid w:val="0065398C"/>
    <w:rsid w:val="00662F6C"/>
    <w:rsid w:val="00663273"/>
    <w:rsid w:val="00663612"/>
    <w:rsid w:val="00663AAF"/>
    <w:rsid w:val="00673444"/>
    <w:rsid w:val="00673A10"/>
    <w:rsid w:val="00682A00"/>
    <w:rsid w:val="00684F11"/>
    <w:rsid w:val="0069003F"/>
    <w:rsid w:val="006902CF"/>
    <w:rsid w:val="00690AFE"/>
    <w:rsid w:val="00691151"/>
    <w:rsid w:val="00697F4C"/>
    <w:rsid w:val="006A20C9"/>
    <w:rsid w:val="006A22A8"/>
    <w:rsid w:val="006A43C2"/>
    <w:rsid w:val="006B11B2"/>
    <w:rsid w:val="006C456A"/>
    <w:rsid w:val="006D0203"/>
    <w:rsid w:val="006D06F4"/>
    <w:rsid w:val="006D10A0"/>
    <w:rsid w:val="006D1F01"/>
    <w:rsid w:val="006D477D"/>
    <w:rsid w:val="006E29CA"/>
    <w:rsid w:val="006F277F"/>
    <w:rsid w:val="006F2E6F"/>
    <w:rsid w:val="006F2EB0"/>
    <w:rsid w:val="006F336B"/>
    <w:rsid w:val="006F42DA"/>
    <w:rsid w:val="007018E3"/>
    <w:rsid w:val="00703C56"/>
    <w:rsid w:val="00711E2C"/>
    <w:rsid w:val="0072522C"/>
    <w:rsid w:val="00726CD7"/>
    <w:rsid w:val="00726EE4"/>
    <w:rsid w:val="00727594"/>
    <w:rsid w:val="00727665"/>
    <w:rsid w:val="00737C2A"/>
    <w:rsid w:val="00742F39"/>
    <w:rsid w:val="00743452"/>
    <w:rsid w:val="007474F1"/>
    <w:rsid w:val="00750DE2"/>
    <w:rsid w:val="0075311E"/>
    <w:rsid w:val="00761E5A"/>
    <w:rsid w:val="007642D2"/>
    <w:rsid w:val="00764738"/>
    <w:rsid w:val="007657D4"/>
    <w:rsid w:val="0076595E"/>
    <w:rsid w:val="007660AA"/>
    <w:rsid w:val="00766977"/>
    <w:rsid w:val="00767F38"/>
    <w:rsid w:val="00771681"/>
    <w:rsid w:val="007720F9"/>
    <w:rsid w:val="007732C3"/>
    <w:rsid w:val="00775F12"/>
    <w:rsid w:val="007803EF"/>
    <w:rsid w:val="00782A23"/>
    <w:rsid w:val="00783C1A"/>
    <w:rsid w:val="00791A28"/>
    <w:rsid w:val="0079469D"/>
    <w:rsid w:val="00795563"/>
    <w:rsid w:val="007A219D"/>
    <w:rsid w:val="007A7098"/>
    <w:rsid w:val="007B2E67"/>
    <w:rsid w:val="007B5323"/>
    <w:rsid w:val="007B6805"/>
    <w:rsid w:val="007C13D5"/>
    <w:rsid w:val="007C42E5"/>
    <w:rsid w:val="007D4180"/>
    <w:rsid w:val="007D4CE5"/>
    <w:rsid w:val="007D5830"/>
    <w:rsid w:val="007D7B22"/>
    <w:rsid w:val="007E7BB5"/>
    <w:rsid w:val="007F2D69"/>
    <w:rsid w:val="007F590E"/>
    <w:rsid w:val="00802262"/>
    <w:rsid w:val="0080555B"/>
    <w:rsid w:val="00805746"/>
    <w:rsid w:val="00807C4A"/>
    <w:rsid w:val="008206A1"/>
    <w:rsid w:val="00821227"/>
    <w:rsid w:val="008243F8"/>
    <w:rsid w:val="008337F9"/>
    <w:rsid w:val="00834F5F"/>
    <w:rsid w:val="008351A3"/>
    <w:rsid w:val="00835787"/>
    <w:rsid w:val="00843DE9"/>
    <w:rsid w:val="00846C45"/>
    <w:rsid w:val="00846EDE"/>
    <w:rsid w:val="008507B0"/>
    <w:rsid w:val="00853E32"/>
    <w:rsid w:val="00853F6F"/>
    <w:rsid w:val="008614C0"/>
    <w:rsid w:val="00863E2D"/>
    <w:rsid w:val="008657C8"/>
    <w:rsid w:val="00871DD5"/>
    <w:rsid w:val="00873E64"/>
    <w:rsid w:val="008750E0"/>
    <w:rsid w:val="00883571"/>
    <w:rsid w:val="008836E1"/>
    <w:rsid w:val="0088599A"/>
    <w:rsid w:val="00892569"/>
    <w:rsid w:val="00894D82"/>
    <w:rsid w:val="008A19E0"/>
    <w:rsid w:val="008B423A"/>
    <w:rsid w:val="008B4D3A"/>
    <w:rsid w:val="008B5495"/>
    <w:rsid w:val="008B64C7"/>
    <w:rsid w:val="008B7269"/>
    <w:rsid w:val="008C132E"/>
    <w:rsid w:val="008C1492"/>
    <w:rsid w:val="008C3BA3"/>
    <w:rsid w:val="008C440C"/>
    <w:rsid w:val="008C7D94"/>
    <w:rsid w:val="008D3E15"/>
    <w:rsid w:val="008D4EE5"/>
    <w:rsid w:val="008E3D66"/>
    <w:rsid w:val="008E45CF"/>
    <w:rsid w:val="008E70AE"/>
    <w:rsid w:val="008E716B"/>
    <w:rsid w:val="008F2F4D"/>
    <w:rsid w:val="008F31BF"/>
    <w:rsid w:val="008F6218"/>
    <w:rsid w:val="00901427"/>
    <w:rsid w:val="00907066"/>
    <w:rsid w:val="00907CD6"/>
    <w:rsid w:val="00910CB6"/>
    <w:rsid w:val="009110C6"/>
    <w:rsid w:val="00913A00"/>
    <w:rsid w:val="0091412B"/>
    <w:rsid w:val="0091454D"/>
    <w:rsid w:val="00914754"/>
    <w:rsid w:val="00922435"/>
    <w:rsid w:val="00925D9D"/>
    <w:rsid w:val="009260C8"/>
    <w:rsid w:val="0094564D"/>
    <w:rsid w:val="00946B6B"/>
    <w:rsid w:val="00952C74"/>
    <w:rsid w:val="00952D80"/>
    <w:rsid w:val="0096003B"/>
    <w:rsid w:val="00964D24"/>
    <w:rsid w:val="0097183E"/>
    <w:rsid w:val="009744B5"/>
    <w:rsid w:val="00980A37"/>
    <w:rsid w:val="009820CB"/>
    <w:rsid w:val="00982A1E"/>
    <w:rsid w:val="009848ED"/>
    <w:rsid w:val="00990FF5"/>
    <w:rsid w:val="00993274"/>
    <w:rsid w:val="00995A80"/>
    <w:rsid w:val="009969B8"/>
    <w:rsid w:val="009A4358"/>
    <w:rsid w:val="009B47FD"/>
    <w:rsid w:val="009C32CE"/>
    <w:rsid w:val="009C36C6"/>
    <w:rsid w:val="009C3ACF"/>
    <w:rsid w:val="009D1266"/>
    <w:rsid w:val="009D5C95"/>
    <w:rsid w:val="009D7740"/>
    <w:rsid w:val="009E58E1"/>
    <w:rsid w:val="009F03D4"/>
    <w:rsid w:val="009F0EB0"/>
    <w:rsid w:val="009F3407"/>
    <w:rsid w:val="009F69DF"/>
    <w:rsid w:val="00A015E5"/>
    <w:rsid w:val="00A01D71"/>
    <w:rsid w:val="00A074E2"/>
    <w:rsid w:val="00A16E9D"/>
    <w:rsid w:val="00A21059"/>
    <w:rsid w:val="00A21EB1"/>
    <w:rsid w:val="00A2207C"/>
    <w:rsid w:val="00A25B83"/>
    <w:rsid w:val="00A26092"/>
    <w:rsid w:val="00A321E9"/>
    <w:rsid w:val="00A40E64"/>
    <w:rsid w:val="00A466B1"/>
    <w:rsid w:val="00A46C06"/>
    <w:rsid w:val="00A50140"/>
    <w:rsid w:val="00A55B76"/>
    <w:rsid w:val="00A573CC"/>
    <w:rsid w:val="00A57CBC"/>
    <w:rsid w:val="00A663BE"/>
    <w:rsid w:val="00A715EA"/>
    <w:rsid w:val="00A86DEF"/>
    <w:rsid w:val="00A9011E"/>
    <w:rsid w:val="00A90F26"/>
    <w:rsid w:val="00AA5678"/>
    <w:rsid w:val="00AB15E2"/>
    <w:rsid w:val="00AB3DB3"/>
    <w:rsid w:val="00AB3EA7"/>
    <w:rsid w:val="00AB4C9F"/>
    <w:rsid w:val="00AB7AFC"/>
    <w:rsid w:val="00AC06F2"/>
    <w:rsid w:val="00AC07ED"/>
    <w:rsid w:val="00AC4E06"/>
    <w:rsid w:val="00AD405D"/>
    <w:rsid w:val="00AD6A30"/>
    <w:rsid w:val="00AE17EB"/>
    <w:rsid w:val="00AE2BB1"/>
    <w:rsid w:val="00AE6587"/>
    <w:rsid w:val="00AF2B83"/>
    <w:rsid w:val="00B0111B"/>
    <w:rsid w:val="00B07D84"/>
    <w:rsid w:val="00B144EB"/>
    <w:rsid w:val="00B16950"/>
    <w:rsid w:val="00B2758E"/>
    <w:rsid w:val="00B30ED0"/>
    <w:rsid w:val="00B3163D"/>
    <w:rsid w:val="00B366C4"/>
    <w:rsid w:val="00B40757"/>
    <w:rsid w:val="00B42639"/>
    <w:rsid w:val="00B47839"/>
    <w:rsid w:val="00B56463"/>
    <w:rsid w:val="00B56826"/>
    <w:rsid w:val="00B608EA"/>
    <w:rsid w:val="00B6563A"/>
    <w:rsid w:val="00B659D9"/>
    <w:rsid w:val="00B65A4E"/>
    <w:rsid w:val="00B67B65"/>
    <w:rsid w:val="00B70D1F"/>
    <w:rsid w:val="00B716CB"/>
    <w:rsid w:val="00B82BDD"/>
    <w:rsid w:val="00B83BF0"/>
    <w:rsid w:val="00B865D4"/>
    <w:rsid w:val="00B866B5"/>
    <w:rsid w:val="00B92C53"/>
    <w:rsid w:val="00B93A74"/>
    <w:rsid w:val="00BA6534"/>
    <w:rsid w:val="00BB2946"/>
    <w:rsid w:val="00BB6D46"/>
    <w:rsid w:val="00BB6E8E"/>
    <w:rsid w:val="00BC2999"/>
    <w:rsid w:val="00BC337F"/>
    <w:rsid w:val="00BC3EB3"/>
    <w:rsid w:val="00BC786D"/>
    <w:rsid w:val="00BC7B14"/>
    <w:rsid w:val="00BD3F5D"/>
    <w:rsid w:val="00BD509B"/>
    <w:rsid w:val="00BD60EC"/>
    <w:rsid w:val="00BD6AD5"/>
    <w:rsid w:val="00BE12DE"/>
    <w:rsid w:val="00BE7C60"/>
    <w:rsid w:val="00BF02D2"/>
    <w:rsid w:val="00BF1CF3"/>
    <w:rsid w:val="00C068B4"/>
    <w:rsid w:val="00C137AF"/>
    <w:rsid w:val="00C20634"/>
    <w:rsid w:val="00C21375"/>
    <w:rsid w:val="00C219A6"/>
    <w:rsid w:val="00C26141"/>
    <w:rsid w:val="00C270B0"/>
    <w:rsid w:val="00C279BC"/>
    <w:rsid w:val="00C321C7"/>
    <w:rsid w:val="00C32B11"/>
    <w:rsid w:val="00C33BDF"/>
    <w:rsid w:val="00C36011"/>
    <w:rsid w:val="00C36C89"/>
    <w:rsid w:val="00C442F0"/>
    <w:rsid w:val="00C444EA"/>
    <w:rsid w:val="00C527AA"/>
    <w:rsid w:val="00C54505"/>
    <w:rsid w:val="00C661E1"/>
    <w:rsid w:val="00C700FE"/>
    <w:rsid w:val="00C91D4E"/>
    <w:rsid w:val="00C91DA0"/>
    <w:rsid w:val="00C93206"/>
    <w:rsid w:val="00C97398"/>
    <w:rsid w:val="00CA52D4"/>
    <w:rsid w:val="00CB1383"/>
    <w:rsid w:val="00CB27EC"/>
    <w:rsid w:val="00CB5D5B"/>
    <w:rsid w:val="00CB6650"/>
    <w:rsid w:val="00CC2A40"/>
    <w:rsid w:val="00CC3DB8"/>
    <w:rsid w:val="00CC622E"/>
    <w:rsid w:val="00CD0474"/>
    <w:rsid w:val="00CD0672"/>
    <w:rsid w:val="00CE1203"/>
    <w:rsid w:val="00CE1675"/>
    <w:rsid w:val="00CE74C5"/>
    <w:rsid w:val="00CF4619"/>
    <w:rsid w:val="00CF5316"/>
    <w:rsid w:val="00D00C26"/>
    <w:rsid w:val="00D05637"/>
    <w:rsid w:val="00D05CE1"/>
    <w:rsid w:val="00D0764D"/>
    <w:rsid w:val="00D106BC"/>
    <w:rsid w:val="00D114FF"/>
    <w:rsid w:val="00D116D7"/>
    <w:rsid w:val="00D1198E"/>
    <w:rsid w:val="00D11ADE"/>
    <w:rsid w:val="00D17058"/>
    <w:rsid w:val="00D20010"/>
    <w:rsid w:val="00D22C90"/>
    <w:rsid w:val="00D23AF3"/>
    <w:rsid w:val="00D25692"/>
    <w:rsid w:val="00D32A42"/>
    <w:rsid w:val="00D34B2B"/>
    <w:rsid w:val="00D358DC"/>
    <w:rsid w:val="00D42B16"/>
    <w:rsid w:val="00D52F94"/>
    <w:rsid w:val="00D546F5"/>
    <w:rsid w:val="00D62961"/>
    <w:rsid w:val="00D65BA4"/>
    <w:rsid w:val="00D7287A"/>
    <w:rsid w:val="00D7425A"/>
    <w:rsid w:val="00D776B1"/>
    <w:rsid w:val="00D82144"/>
    <w:rsid w:val="00D85CE6"/>
    <w:rsid w:val="00D87937"/>
    <w:rsid w:val="00D909F9"/>
    <w:rsid w:val="00D90C52"/>
    <w:rsid w:val="00D95BF3"/>
    <w:rsid w:val="00DA0F8E"/>
    <w:rsid w:val="00DA41FD"/>
    <w:rsid w:val="00DA65D0"/>
    <w:rsid w:val="00DA690D"/>
    <w:rsid w:val="00DB6D41"/>
    <w:rsid w:val="00DC03B5"/>
    <w:rsid w:val="00DC1559"/>
    <w:rsid w:val="00DC30C9"/>
    <w:rsid w:val="00DC50E8"/>
    <w:rsid w:val="00DD5296"/>
    <w:rsid w:val="00DE1983"/>
    <w:rsid w:val="00DE2326"/>
    <w:rsid w:val="00DE7C8A"/>
    <w:rsid w:val="00DF08C5"/>
    <w:rsid w:val="00DF10BC"/>
    <w:rsid w:val="00DF17CC"/>
    <w:rsid w:val="00DF1CE5"/>
    <w:rsid w:val="00DF2B5E"/>
    <w:rsid w:val="00DF34C0"/>
    <w:rsid w:val="00DF64C0"/>
    <w:rsid w:val="00DF6E69"/>
    <w:rsid w:val="00DF7F91"/>
    <w:rsid w:val="00E05B23"/>
    <w:rsid w:val="00E072CE"/>
    <w:rsid w:val="00E12A97"/>
    <w:rsid w:val="00E12F47"/>
    <w:rsid w:val="00E14254"/>
    <w:rsid w:val="00E170DE"/>
    <w:rsid w:val="00E2044C"/>
    <w:rsid w:val="00E20BB9"/>
    <w:rsid w:val="00E24B99"/>
    <w:rsid w:val="00E34574"/>
    <w:rsid w:val="00E377ED"/>
    <w:rsid w:val="00E42384"/>
    <w:rsid w:val="00E45966"/>
    <w:rsid w:val="00E4596E"/>
    <w:rsid w:val="00E4664C"/>
    <w:rsid w:val="00E46E8B"/>
    <w:rsid w:val="00E47745"/>
    <w:rsid w:val="00E516BC"/>
    <w:rsid w:val="00E65B96"/>
    <w:rsid w:val="00E8638E"/>
    <w:rsid w:val="00E9164C"/>
    <w:rsid w:val="00E944BC"/>
    <w:rsid w:val="00E972C6"/>
    <w:rsid w:val="00E97E6B"/>
    <w:rsid w:val="00EA2811"/>
    <w:rsid w:val="00EA40F9"/>
    <w:rsid w:val="00EA53CF"/>
    <w:rsid w:val="00EA7817"/>
    <w:rsid w:val="00EA7FC0"/>
    <w:rsid w:val="00EB3BFF"/>
    <w:rsid w:val="00EB5FA2"/>
    <w:rsid w:val="00ED1235"/>
    <w:rsid w:val="00ED28F0"/>
    <w:rsid w:val="00ED43F5"/>
    <w:rsid w:val="00ED46D2"/>
    <w:rsid w:val="00ED5B33"/>
    <w:rsid w:val="00ED5EEC"/>
    <w:rsid w:val="00ED719C"/>
    <w:rsid w:val="00EE1ACB"/>
    <w:rsid w:val="00EE3E63"/>
    <w:rsid w:val="00EF062B"/>
    <w:rsid w:val="00EF3D4A"/>
    <w:rsid w:val="00EF50FA"/>
    <w:rsid w:val="00F00878"/>
    <w:rsid w:val="00F03492"/>
    <w:rsid w:val="00F04922"/>
    <w:rsid w:val="00F111AF"/>
    <w:rsid w:val="00F1365B"/>
    <w:rsid w:val="00F13971"/>
    <w:rsid w:val="00F14112"/>
    <w:rsid w:val="00F17DD3"/>
    <w:rsid w:val="00F2324F"/>
    <w:rsid w:val="00F23CA2"/>
    <w:rsid w:val="00F23D7C"/>
    <w:rsid w:val="00F24999"/>
    <w:rsid w:val="00F24E32"/>
    <w:rsid w:val="00F311FE"/>
    <w:rsid w:val="00F35C4A"/>
    <w:rsid w:val="00F43F89"/>
    <w:rsid w:val="00F50497"/>
    <w:rsid w:val="00F5189A"/>
    <w:rsid w:val="00F5314A"/>
    <w:rsid w:val="00F54054"/>
    <w:rsid w:val="00F54D23"/>
    <w:rsid w:val="00F60BFD"/>
    <w:rsid w:val="00F70CE8"/>
    <w:rsid w:val="00F72384"/>
    <w:rsid w:val="00F75D68"/>
    <w:rsid w:val="00F82312"/>
    <w:rsid w:val="00F83AA3"/>
    <w:rsid w:val="00F8458A"/>
    <w:rsid w:val="00F85F9F"/>
    <w:rsid w:val="00F86612"/>
    <w:rsid w:val="00F86621"/>
    <w:rsid w:val="00F91AED"/>
    <w:rsid w:val="00F91BB4"/>
    <w:rsid w:val="00F94035"/>
    <w:rsid w:val="00F9439C"/>
    <w:rsid w:val="00F94F66"/>
    <w:rsid w:val="00FA327C"/>
    <w:rsid w:val="00FB1EF0"/>
    <w:rsid w:val="00FB2F4A"/>
    <w:rsid w:val="00FC542B"/>
    <w:rsid w:val="00FC6E68"/>
    <w:rsid w:val="00FC77AD"/>
    <w:rsid w:val="00FC7F8F"/>
    <w:rsid w:val="00FD1E64"/>
    <w:rsid w:val="00FD32DB"/>
    <w:rsid w:val="00FE23AD"/>
    <w:rsid w:val="00FE3358"/>
    <w:rsid w:val="00FE3BA2"/>
    <w:rsid w:val="00FE703E"/>
    <w:rsid w:val="0D4D01E7"/>
    <w:rsid w:val="110D291E"/>
    <w:rsid w:val="36E84914"/>
    <w:rsid w:val="39ABC3A0"/>
    <w:rsid w:val="3A1D7F9B"/>
    <w:rsid w:val="4D98AF92"/>
    <w:rsid w:val="6D53182D"/>
    <w:rsid w:val="6E166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8017A82D-6C3B-4F06-8A37-30D102A6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961"/>
    <w:rPr>
      <w:rFonts w:ascii="Times New Roman" w:hAnsi="Times New Roman" w:cs="Times New Roman"/>
      <w:lang w:val="lt-LT" w:eastAsia="en-GB"/>
    </w:rPr>
  </w:style>
  <w:style w:type="paragraph" w:styleId="Antrat2">
    <w:name w:val="heading 2"/>
    <w:basedOn w:val="prastasis"/>
    <w:next w:val="prastasis"/>
    <w:link w:val="Antrat2Diagrama"/>
    <w:uiPriority w:val="9"/>
    <w:unhideWhenUsed/>
    <w:qFormat/>
    <w:rsid w:val="001B0E15"/>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PagrindinistekstasDiagrama">
    <w:name w:val="Pagrindinis tekstas Diagrama"/>
    <w:basedOn w:val="Numatytasispastraiposriftas"/>
    <w:link w:val="Pagrindinistekstas"/>
    <w:uiPriority w:val="99"/>
    <w:rsid w:val="00D62961"/>
    <w:rPr>
      <w:rFonts w:ascii="Calibri" w:eastAsia="Calibri" w:hAnsi="Calibri" w:cs="font238"/>
      <w:kern w:val="1"/>
      <w:szCs w:val="22"/>
      <w:lang w:val="lt-LT"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l"/>
    <w:basedOn w:val="prastasis"/>
    <w:link w:val="SraopastraipaDiagrama"/>
    <w:uiPriority w:val="34"/>
    <w:qFormat/>
    <w:rsid w:val="00D62961"/>
    <w:pPr>
      <w:ind w:left="720"/>
      <w:contextualSpacing/>
    </w:pPr>
    <w:rPr>
      <w:rFonts w:asciiTheme="minorHAnsi" w:eastAsiaTheme="minorEastAsia" w:hAnsiTheme="minorHAnsi" w:cstheme="minorBidi"/>
      <w:lang w:eastAsia="en-US"/>
    </w:rPr>
  </w:style>
  <w:style w:type="paragraph" w:styleId="prastasiniatinklio">
    <w:name w:val="Normal (Web)"/>
    <w:basedOn w:val="prastasis"/>
    <w:uiPriority w:val="99"/>
    <w:unhideWhenUsed/>
    <w:rsid w:val="0060495E"/>
    <w:pPr>
      <w:spacing w:before="100" w:beforeAutospacing="1" w:after="100" w:afterAutospacing="1"/>
    </w:pPr>
    <w:rPr>
      <w:rFonts w:eastAsia="Times New Roman"/>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F062B"/>
    <w:rPr>
      <w:rFonts w:eastAsiaTheme="minorEastAsia"/>
      <w:lang w:val="lt-LT"/>
    </w:rPr>
  </w:style>
  <w:style w:type="paragraph" w:styleId="Debesliotekstas">
    <w:name w:val="Balloon Text"/>
    <w:basedOn w:val="prastasis"/>
    <w:link w:val="DebesliotekstasDiagrama"/>
    <w:uiPriority w:val="99"/>
    <w:semiHidden/>
    <w:unhideWhenUsed/>
    <w:rsid w:val="00587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7DFC"/>
    <w:rPr>
      <w:rFonts w:ascii="Segoe UI" w:hAnsi="Segoe UI" w:cs="Segoe UI"/>
      <w:sz w:val="18"/>
      <w:szCs w:val="18"/>
      <w:lang w:val="en-GB" w:eastAsia="en-GB"/>
    </w:rPr>
  </w:style>
  <w:style w:type="character" w:styleId="Komentaronuoroda">
    <w:name w:val="annotation reference"/>
    <w:basedOn w:val="Numatytasispastraiposriftas"/>
    <w:uiPriority w:val="99"/>
    <w:semiHidden/>
    <w:unhideWhenUsed/>
    <w:rsid w:val="00587DFC"/>
    <w:rPr>
      <w:sz w:val="16"/>
      <w:szCs w:val="16"/>
    </w:rPr>
  </w:style>
  <w:style w:type="paragraph" w:styleId="Komentarotekstas">
    <w:name w:val="annotation text"/>
    <w:basedOn w:val="prastasis"/>
    <w:link w:val="KomentarotekstasDiagrama"/>
    <w:uiPriority w:val="99"/>
    <w:unhideWhenUsed/>
    <w:rsid w:val="00587DFC"/>
    <w:rPr>
      <w:sz w:val="20"/>
      <w:szCs w:val="20"/>
    </w:rPr>
  </w:style>
  <w:style w:type="character" w:customStyle="1" w:styleId="KomentarotekstasDiagrama">
    <w:name w:val="Komentaro tekstas Diagrama"/>
    <w:basedOn w:val="Numatytasispastraiposriftas"/>
    <w:link w:val="Komentarotekstas"/>
    <w:uiPriority w:val="99"/>
    <w:rsid w:val="00587DFC"/>
    <w:rPr>
      <w:rFonts w:ascii="Times New Roman" w:hAnsi="Times New Roman" w:cs="Times New Roman"/>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587DFC"/>
    <w:rPr>
      <w:b/>
      <w:bCs/>
    </w:rPr>
  </w:style>
  <w:style w:type="character" w:customStyle="1" w:styleId="KomentarotemaDiagrama">
    <w:name w:val="Komentaro tema Diagrama"/>
    <w:basedOn w:val="KomentarotekstasDiagrama"/>
    <w:link w:val="Komentarotema"/>
    <w:uiPriority w:val="99"/>
    <w:semiHidden/>
    <w:rsid w:val="00587DFC"/>
    <w:rPr>
      <w:rFonts w:ascii="Times New Roman" w:hAnsi="Times New Roman" w:cs="Times New Roman"/>
      <w:b/>
      <w:bCs/>
      <w:sz w:val="20"/>
      <w:szCs w:val="20"/>
      <w:lang w:val="en-GB" w:eastAsia="en-GB"/>
    </w:rPr>
  </w:style>
  <w:style w:type="paragraph" w:styleId="Antrats">
    <w:name w:val="header"/>
    <w:basedOn w:val="prastasis"/>
    <w:link w:val="AntratsDiagrama"/>
    <w:uiPriority w:val="99"/>
    <w:unhideWhenUsed/>
    <w:rsid w:val="00210F3C"/>
    <w:pPr>
      <w:tabs>
        <w:tab w:val="center" w:pos="4819"/>
        <w:tab w:val="right" w:pos="9638"/>
      </w:tabs>
    </w:pPr>
  </w:style>
  <w:style w:type="character" w:customStyle="1" w:styleId="AntratsDiagrama">
    <w:name w:val="Antraštės Diagrama"/>
    <w:basedOn w:val="Numatytasispastraiposriftas"/>
    <w:link w:val="Antrats"/>
    <w:uiPriority w:val="99"/>
    <w:rsid w:val="00210F3C"/>
    <w:rPr>
      <w:rFonts w:ascii="Times New Roman" w:hAnsi="Times New Roman" w:cs="Times New Roman"/>
      <w:lang w:val="en-GB" w:eastAsia="en-GB"/>
    </w:rPr>
  </w:style>
  <w:style w:type="paragraph" w:styleId="Porat">
    <w:name w:val="footer"/>
    <w:basedOn w:val="prastasis"/>
    <w:link w:val="PoratDiagrama"/>
    <w:uiPriority w:val="99"/>
    <w:unhideWhenUsed/>
    <w:rsid w:val="00210F3C"/>
    <w:pPr>
      <w:tabs>
        <w:tab w:val="center" w:pos="4819"/>
        <w:tab w:val="right" w:pos="9638"/>
      </w:tabs>
    </w:pPr>
  </w:style>
  <w:style w:type="character" w:customStyle="1" w:styleId="PoratDiagrama">
    <w:name w:val="Poraštė Diagrama"/>
    <w:basedOn w:val="Numatytasispastraiposriftas"/>
    <w:link w:val="Porat"/>
    <w:uiPriority w:val="99"/>
    <w:rsid w:val="00210F3C"/>
    <w:rPr>
      <w:rFonts w:ascii="Times New Roman" w:hAnsi="Times New Roman" w:cs="Times New Roman"/>
      <w:lang w:val="en-GB" w:eastAsia="en-GB"/>
    </w:rPr>
  </w:style>
  <w:style w:type="paragraph" w:styleId="Puslapioinaostekstas">
    <w:name w:val="footnote text"/>
    <w:basedOn w:val="prastasis"/>
    <w:link w:val="PuslapioinaostekstasDiagrama"/>
    <w:uiPriority w:val="99"/>
    <w:semiHidden/>
    <w:unhideWhenUsed/>
    <w:rsid w:val="00AD6A30"/>
    <w:rPr>
      <w:sz w:val="20"/>
      <w:szCs w:val="20"/>
    </w:rPr>
  </w:style>
  <w:style w:type="character" w:customStyle="1" w:styleId="PuslapioinaostekstasDiagrama">
    <w:name w:val="Puslapio išnašos tekstas Diagrama"/>
    <w:basedOn w:val="Numatytasispastraiposriftas"/>
    <w:link w:val="Puslapioinaostekstas"/>
    <w:uiPriority w:val="99"/>
    <w:semiHidden/>
    <w:rsid w:val="00AD6A30"/>
    <w:rPr>
      <w:rFonts w:ascii="Times New Roman" w:hAnsi="Times New Roman" w:cs="Times New Roman"/>
      <w:sz w:val="20"/>
      <w:szCs w:val="20"/>
      <w:lang w:val="en-GB" w:eastAsia="en-GB"/>
    </w:rPr>
  </w:style>
  <w:style w:type="character" w:styleId="Puslapioinaosnuoroda">
    <w:name w:val="footnote reference"/>
    <w:basedOn w:val="Numatytasispastraiposriftas"/>
    <w:uiPriority w:val="99"/>
    <w:semiHidden/>
    <w:unhideWhenUsed/>
    <w:rsid w:val="00AD6A30"/>
    <w:rPr>
      <w:vertAlign w:val="superscript"/>
    </w:rPr>
  </w:style>
  <w:style w:type="character" w:styleId="Hipersaitas">
    <w:name w:val="Hyperlink"/>
    <w:aliases w:val="Alna"/>
    <w:uiPriority w:val="99"/>
    <w:unhideWhenUsed/>
    <w:rsid w:val="002A61ED"/>
    <w:rPr>
      <w:color w:val="0000FF"/>
      <w:u w:val="single"/>
    </w:rPr>
  </w:style>
  <w:style w:type="character" w:customStyle="1" w:styleId="UnresolvedMention1">
    <w:name w:val="Unresolved Mention1"/>
    <w:basedOn w:val="Numatytasispastraiposriftas"/>
    <w:uiPriority w:val="99"/>
    <w:semiHidden/>
    <w:unhideWhenUsed/>
    <w:rsid w:val="00143B49"/>
    <w:rPr>
      <w:color w:val="605E5C"/>
      <w:shd w:val="clear" w:color="auto" w:fill="E1DFDD"/>
    </w:rPr>
  </w:style>
  <w:style w:type="character" w:styleId="Perirtashipersaitas">
    <w:name w:val="FollowedHyperlink"/>
    <w:basedOn w:val="Numatytasispastraiposriftas"/>
    <w:uiPriority w:val="99"/>
    <w:semiHidden/>
    <w:unhideWhenUsed/>
    <w:rsid w:val="00146F33"/>
    <w:rPr>
      <w:color w:val="954F72" w:themeColor="followedHyperlink"/>
      <w:u w:val="single"/>
    </w:rPr>
  </w:style>
  <w:style w:type="paragraph" w:styleId="Pataisymai">
    <w:name w:val="Revision"/>
    <w:hidden/>
    <w:uiPriority w:val="99"/>
    <w:semiHidden/>
    <w:rsid w:val="00E516BC"/>
    <w:rPr>
      <w:rFonts w:ascii="Times New Roman" w:hAnsi="Times New Roman" w:cs="Times New Roman"/>
      <w:lang w:val="en-GB" w:eastAsia="en-GB"/>
    </w:rPr>
  </w:style>
  <w:style w:type="character" w:customStyle="1" w:styleId="Antrat2Diagrama">
    <w:name w:val="Antraštė 2 Diagrama"/>
    <w:basedOn w:val="Numatytasispastraiposriftas"/>
    <w:link w:val="Antrat2"/>
    <w:uiPriority w:val="9"/>
    <w:rsid w:val="001B0E15"/>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0" ma:contentTypeDescription="Kurkite naują dokumentą." ma:contentTypeScope="" ma:versionID="194b90f59ddd040eef1e1378d7e01e2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E814C-C92A-4B24-B4CB-CA16B390B2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BAACC8-5D9C-47DD-ACE7-FEE951A6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customXml/itemProps4.xml><?xml version="1.0" encoding="utf-8"?>
<ds:datastoreItem xmlns:ds="http://schemas.openxmlformats.org/officeDocument/2006/customXml" ds:itemID="{BCF64902-6F04-4C33-99BE-49CF07239F2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14</TotalTime>
  <Pages>3</Pages>
  <Words>1456</Words>
  <Characters>8303</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Brigita Skliuderytė</cp:lastModifiedBy>
  <cp:revision>4</cp:revision>
  <dcterms:created xsi:type="dcterms:W3CDTF">2026-03-09T07:11:00Z</dcterms:created>
  <dcterms:modified xsi:type="dcterms:W3CDTF">2026-04-12T16:15:00Z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